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2D9" w:rsidRPr="00E54587" w:rsidRDefault="00E242D9">
      <w:pPr>
        <w:rPr>
          <w:sz w:val="26"/>
          <w:szCs w:val="26"/>
        </w:rPr>
      </w:pPr>
      <w:bookmarkStart w:id="0" w:name="_GoBack"/>
      <w:bookmarkEnd w:id="0"/>
    </w:p>
    <w:tbl>
      <w:tblPr>
        <w:tblW w:w="10309" w:type="dxa"/>
        <w:tblInd w:w="-2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6"/>
        <w:gridCol w:w="1855"/>
        <w:gridCol w:w="2268"/>
      </w:tblGrid>
      <w:tr w:rsidR="001A650F" w:rsidRPr="00E54587" w:rsidTr="00E242D9">
        <w:trPr>
          <w:gridBefore w:val="2"/>
          <w:wBefore w:w="8041" w:type="dxa"/>
          <w:trHeight w:val="309"/>
        </w:trPr>
        <w:tc>
          <w:tcPr>
            <w:tcW w:w="2268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A650F" w:rsidRPr="00E54587" w:rsidRDefault="001A650F" w:rsidP="005B6C95">
            <w:pPr>
              <w:spacing w:after="40"/>
              <w:ind w:left="3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Всего листов </w:t>
            </w:r>
            <w:r w:rsidR="00D54871" w:rsidRPr="00E54587">
              <w:rPr>
                <w:sz w:val="26"/>
                <w:szCs w:val="26"/>
                <w:lang w:val="en-US"/>
              </w:rPr>
              <w:t>2</w:t>
            </w:r>
            <w:r w:rsidR="005B6C95" w:rsidRPr="00E54587">
              <w:rPr>
                <w:sz w:val="26"/>
                <w:szCs w:val="26"/>
              </w:rPr>
              <w:t>16</w:t>
            </w:r>
          </w:p>
        </w:tc>
      </w:tr>
      <w:tr w:rsidR="001A650F" w:rsidRPr="00E54587" w:rsidTr="00E24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cantSplit/>
        </w:trPr>
        <w:tc>
          <w:tcPr>
            <w:tcW w:w="10309" w:type="dxa"/>
            <w:gridSpan w:val="3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1A650F" w:rsidRPr="00E54587" w:rsidRDefault="001A650F" w:rsidP="0006795A">
            <w:pPr>
              <w:pStyle w:val="a3"/>
              <w:jc w:val="center"/>
              <w:rPr>
                <w:b/>
                <w:caps/>
                <w:sz w:val="26"/>
                <w:szCs w:val="26"/>
              </w:rPr>
            </w:pPr>
            <w:r w:rsidRPr="00E54587">
              <w:rPr>
                <w:b/>
                <w:caps/>
                <w:sz w:val="26"/>
                <w:szCs w:val="26"/>
              </w:rPr>
              <w:t>КАРТА (ПЛАН)</w:t>
            </w:r>
          </w:p>
          <w:p w:rsidR="00D54871" w:rsidRPr="00E54587" w:rsidRDefault="00D54871" w:rsidP="0006795A">
            <w:pPr>
              <w:pStyle w:val="a3"/>
              <w:jc w:val="center"/>
              <w:rPr>
                <w:b/>
                <w:sz w:val="26"/>
                <w:szCs w:val="26"/>
                <w:u w:val="single"/>
              </w:rPr>
            </w:pPr>
            <w:r w:rsidRPr="00E54587">
              <w:rPr>
                <w:b/>
                <w:sz w:val="26"/>
                <w:szCs w:val="26"/>
                <w:u w:val="single"/>
              </w:rPr>
              <w:t xml:space="preserve">граница муниципального образования город Норильск Красноярского Края (уточнение местоположения) </w:t>
            </w:r>
          </w:p>
          <w:p w:rsidR="001A650F" w:rsidRPr="00E54587" w:rsidRDefault="001A650F" w:rsidP="00F276A1">
            <w:pPr>
              <w:pStyle w:val="a3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(наименование объекта землеустройства)</w:t>
            </w:r>
          </w:p>
        </w:tc>
      </w:tr>
      <w:tr w:rsidR="001A650F" w:rsidRPr="00E54587" w:rsidTr="00E24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cantSplit/>
          <w:trHeight w:val="475"/>
        </w:trPr>
        <w:tc>
          <w:tcPr>
            <w:tcW w:w="10309" w:type="dxa"/>
            <w:gridSpan w:val="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1A650F" w:rsidRPr="00E54587" w:rsidRDefault="001A650F" w:rsidP="0006795A">
            <w:pPr>
              <w:pStyle w:val="1"/>
              <w:jc w:val="center"/>
              <w:rPr>
                <w:sz w:val="26"/>
                <w:szCs w:val="26"/>
                <w:vertAlign w:val="superscript"/>
              </w:rPr>
            </w:pPr>
            <w:r w:rsidRPr="00E54587">
              <w:rPr>
                <w:b/>
                <w:sz w:val="26"/>
                <w:szCs w:val="26"/>
              </w:rPr>
              <w:t>Титульный лист</w:t>
            </w:r>
          </w:p>
        </w:tc>
      </w:tr>
      <w:tr w:rsidR="001A650F" w:rsidRPr="00E54587" w:rsidTr="00E24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cantSplit/>
        </w:trPr>
        <w:tc>
          <w:tcPr>
            <w:tcW w:w="10309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1A650F" w:rsidRPr="00E54587" w:rsidRDefault="001A650F" w:rsidP="0006795A">
            <w:pPr>
              <w:pStyle w:val="1"/>
              <w:spacing w:before="60" w:after="60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 xml:space="preserve">1. Сведения о заказчике землеустроительных работ: </w:t>
            </w:r>
          </w:p>
        </w:tc>
      </w:tr>
      <w:tr w:rsidR="001A650F" w:rsidRPr="00E54587" w:rsidTr="00E24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cantSplit/>
          <w:trHeight w:val="363"/>
        </w:trPr>
        <w:tc>
          <w:tcPr>
            <w:tcW w:w="10309" w:type="dxa"/>
            <w:gridSpan w:val="3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A650F" w:rsidRPr="00E54587" w:rsidRDefault="001A650F" w:rsidP="00C577D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О физическом лице:</w:t>
            </w:r>
            <w:r w:rsidR="00350E54" w:rsidRPr="00E54587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1A650F" w:rsidRPr="00E54587" w:rsidTr="00E24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cantSplit/>
          <w:trHeight w:val="476"/>
        </w:trPr>
        <w:tc>
          <w:tcPr>
            <w:tcW w:w="10309" w:type="dxa"/>
            <w:gridSpan w:val="3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1A650F" w:rsidRPr="00E54587" w:rsidRDefault="001A650F" w:rsidP="00C639EC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Фамилия, имя, отчество (отчество указывается при наличии)</w:t>
            </w:r>
            <w:r w:rsidR="00AE5D47" w:rsidRPr="00E54587">
              <w:rPr>
                <w:b/>
                <w:sz w:val="26"/>
                <w:szCs w:val="26"/>
              </w:rPr>
              <w:t xml:space="preserve"> </w:t>
            </w:r>
            <w:r w:rsidR="000B10C5" w:rsidRPr="00E54587">
              <w:rPr>
                <w:b/>
                <w:sz w:val="26"/>
                <w:szCs w:val="26"/>
                <w:u w:val="single"/>
              </w:rPr>
              <w:t>–</w:t>
            </w:r>
            <w:r w:rsidR="00646F40" w:rsidRPr="00E54587">
              <w:rPr>
                <w:b/>
                <w:sz w:val="26"/>
                <w:szCs w:val="26"/>
                <w:u w:val="single"/>
              </w:rPr>
              <w:t xml:space="preserve"> </w:t>
            </w:r>
          </w:p>
        </w:tc>
      </w:tr>
      <w:tr w:rsidR="0007665C" w:rsidRPr="00E54587" w:rsidTr="00E24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cantSplit/>
          <w:trHeight w:val="57"/>
        </w:trPr>
        <w:tc>
          <w:tcPr>
            <w:tcW w:w="10309" w:type="dxa"/>
            <w:gridSpan w:val="3"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07665C" w:rsidRPr="00E54587" w:rsidRDefault="0007665C" w:rsidP="00C639EC">
            <w:pPr>
              <w:pStyle w:val="1"/>
              <w:rPr>
                <w:b/>
                <w:sz w:val="26"/>
                <w:szCs w:val="26"/>
              </w:rPr>
            </w:pPr>
          </w:p>
        </w:tc>
      </w:tr>
      <w:tr w:rsidR="001A650F" w:rsidRPr="00E54587" w:rsidTr="00E24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cantSplit/>
          <w:trHeight w:val="363"/>
        </w:trPr>
        <w:tc>
          <w:tcPr>
            <w:tcW w:w="10309" w:type="dxa"/>
            <w:gridSpan w:val="3"/>
            <w:tcBorders>
              <w:top w:val="single" w:sz="4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1A650F" w:rsidRPr="00E54587" w:rsidRDefault="001A650F" w:rsidP="002D4B34">
            <w:pPr>
              <w:pStyle w:val="1"/>
              <w:rPr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О юридическом лице, органе государственной власти, органе местного самоуправления:</w:t>
            </w:r>
            <w:r w:rsidR="00AE4135" w:rsidRPr="00E54587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1A650F" w:rsidRPr="00E54587" w:rsidTr="00E24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cantSplit/>
          <w:trHeight w:val="392"/>
        </w:trPr>
        <w:tc>
          <w:tcPr>
            <w:tcW w:w="10309" w:type="dxa"/>
            <w:gridSpan w:val="3"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1A650F" w:rsidRPr="00E54587" w:rsidRDefault="001A650F" w:rsidP="00A91C00">
            <w:pPr>
              <w:pStyle w:val="1"/>
              <w:jc w:val="both"/>
              <w:rPr>
                <w:b/>
                <w:sz w:val="26"/>
                <w:szCs w:val="26"/>
                <w:u w:val="single"/>
              </w:rPr>
            </w:pPr>
            <w:r w:rsidRPr="00E54587">
              <w:rPr>
                <w:sz w:val="26"/>
                <w:szCs w:val="26"/>
              </w:rPr>
              <w:t>Полное наименование</w:t>
            </w:r>
            <w:r w:rsidR="00FC49B6" w:rsidRPr="00E54587">
              <w:rPr>
                <w:sz w:val="26"/>
                <w:szCs w:val="26"/>
              </w:rPr>
              <w:t xml:space="preserve"> </w:t>
            </w:r>
            <w:r w:rsidR="000B10C5" w:rsidRPr="00E54587">
              <w:rPr>
                <w:b/>
                <w:sz w:val="26"/>
                <w:szCs w:val="26"/>
                <w:u w:val="single"/>
              </w:rPr>
              <w:t>Агентство по управлению государственным имуществом Красноярского края</w:t>
            </w:r>
            <w:r w:rsidR="00116C24" w:rsidRPr="00E54587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1A650F" w:rsidRPr="00E54587" w:rsidTr="00E24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cantSplit/>
          <w:trHeight w:val="315"/>
        </w:trPr>
        <w:tc>
          <w:tcPr>
            <w:tcW w:w="10309" w:type="dxa"/>
            <w:gridSpan w:val="3"/>
            <w:tcBorders>
              <w:top w:val="single" w:sz="4" w:space="0" w:color="auto"/>
              <w:left w:val="double" w:sz="6" w:space="0" w:color="auto"/>
              <w:right w:val="double" w:sz="6" w:space="0" w:color="auto"/>
            </w:tcBorders>
          </w:tcPr>
          <w:p w:rsidR="001A650F" w:rsidRPr="00E54587" w:rsidRDefault="001A650F" w:rsidP="00F25117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Страна регистрации (инкорпорации) (указывается в отношении иностранного юридического лица) </w:t>
            </w:r>
            <w:r w:rsidR="000B10C5" w:rsidRPr="00E54587">
              <w:rPr>
                <w:b/>
                <w:sz w:val="26"/>
                <w:szCs w:val="26"/>
                <w:u w:val="single"/>
              </w:rPr>
              <w:t>–</w:t>
            </w:r>
          </w:p>
        </w:tc>
      </w:tr>
      <w:tr w:rsidR="001A650F" w:rsidRPr="00E54587" w:rsidTr="00E24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cantSplit/>
          <w:trHeight w:val="704"/>
        </w:trPr>
        <w:tc>
          <w:tcPr>
            <w:tcW w:w="10309" w:type="dxa"/>
            <w:gridSpan w:val="3"/>
            <w:tcBorders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1A650F" w:rsidRPr="00E54587" w:rsidRDefault="001A650F" w:rsidP="0006324B">
            <w:pPr>
              <w:rPr>
                <w:sz w:val="26"/>
                <w:szCs w:val="26"/>
                <w:u w:val="single"/>
              </w:rPr>
            </w:pPr>
            <w:r w:rsidRPr="00E54587">
              <w:rPr>
                <w:sz w:val="26"/>
                <w:szCs w:val="26"/>
              </w:rPr>
              <w:t>Фамилия и инициалы уполномоченного представителя, его должность, реквизиты доверенности (если представитель действует по доверенности)</w:t>
            </w:r>
            <w:r w:rsidR="00521836" w:rsidRPr="00E54587">
              <w:rPr>
                <w:sz w:val="26"/>
                <w:szCs w:val="26"/>
              </w:rPr>
              <w:t xml:space="preserve"> </w:t>
            </w:r>
            <w:r w:rsidR="009E4624" w:rsidRPr="00E54587">
              <w:rPr>
                <w:b/>
                <w:sz w:val="26"/>
                <w:szCs w:val="26"/>
                <w:u w:val="single"/>
              </w:rPr>
              <w:t>Калмыков В. А., Заместитель руководителя, Приказ агентства по управлению государственным имуществом Красноярского края №23 от 05.05.2017, выдан Агентсво по управлению государственным имуществом Красноярского края</w:t>
            </w:r>
            <w:r w:rsidR="009E4624" w:rsidRPr="00E54587">
              <w:rPr>
                <w:sz w:val="26"/>
                <w:szCs w:val="26"/>
              </w:rPr>
              <w:t xml:space="preserve"> </w:t>
            </w:r>
            <w:r w:rsidR="00C639EC" w:rsidRPr="00E54587">
              <w:rPr>
                <w:b/>
                <w:sz w:val="26"/>
                <w:szCs w:val="26"/>
              </w:rPr>
              <w:t xml:space="preserve"> </w:t>
            </w:r>
            <w:r w:rsidR="00C639EC" w:rsidRPr="00E54587">
              <w:rPr>
                <w:sz w:val="26"/>
                <w:szCs w:val="26"/>
                <w:u w:val="single"/>
              </w:rPr>
              <w:t xml:space="preserve"> </w:t>
            </w:r>
          </w:p>
        </w:tc>
      </w:tr>
      <w:tr w:rsidR="001A650F" w:rsidRPr="00E54587" w:rsidTr="00E24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cantSplit/>
        </w:trPr>
        <w:tc>
          <w:tcPr>
            <w:tcW w:w="618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:rsidR="001A650F" w:rsidRPr="00E54587" w:rsidRDefault="00A313F4" w:rsidP="00FC49B6">
            <w:pPr>
              <w:pStyle w:val="1"/>
              <w:tabs>
                <w:tab w:val="left" w:pos="10142"/>
              </w:tabs>
              <w:spacing w:before="60" w:after="60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 </w:t>
            </w:r>
            <w:r w:rsidR="001A650F" w:rsidRPr="00E54587">
              <w:rPr>
                <w:sz w:val="26"/>
                <w:szCs w:val="26"/>
              </w:rPr>
              <w:t>Подпись ___</w:t>
            </w:r>
            <w:r w:rsidR="00FC49B6" w:rsidRPr="00E54587">
              <w:rPr>
                <w:sz w:val="26"/>
                <w:szCs w:val="26"/>
              </w:rPr>
              <w:t>_</w:t>
            </w:r>
            <w:r w:rsidR="001A650F" w:rsidRPr="00E54587">
              <w:rPr>
                <w:sz w:val="26"/>
                <w:szCs w:val="26"/>
              </w:rPr>
              <w:t>__</w:t>
            </w:r>
            <w:r w:rsidR="00126AD5" w:rsidRPr="00E54587">
              <w:rPr>
                <w:sz w:val="26"/>
                <w:szCs w:val="26"/>
              </w:rPr>
              <w:t>_______</w:t>
            </w:r>
            <w:r w:rsidR="00B72ACF" w:rsidRPr="00E54587">
              <w:rPr>
                <w:sz w:val="26"/>
                <w:szCs w:val="26"/>
                <w:lang w:val="en-US"/>
              </w:rPr>
              <w:t>________</w:t>
            </w:r>
            <w:r w:rsidR="00FC49B6" w:rsidRPr="00E54587">
              <w:rPr>
                <w:sz w:val="26"/>
                <w:szCs w:val="26"/>
              </w:rPr>
              <w:t>(</w:t>
            </w:r>
            <w:r w:rsidR="00B72ACF" w:rsidRPr="00E54587">
              <w:rPr>
                <w:sz w:val="26"/>
                <w:szCs w:val="26"/>
                <w:lang w:val="en-US"/>
              </w:rPr>
              <w:t xml:space="preserve"> </w:t>
            </w:r>
            <w:r w:rsidR="00126AD5" w:rsidRPr="00E54587">
              <w:rPr>
                <w:sz w:val="26"/>
                <w:szCs w:val="26"/>
                <w:lang w:val="en-US"/>
              </w:rPr>
              <w:t>Калмыков В. А.</w:t>
            </w:r>
            <w:r w:rsidR="00B72ACF" w:rsidRPr="00E54587">
              <w:rPr>
                <w:sz w:val="26"/>
                <w:szCs w:val="26"/>
                <w:lang w:val="en-US"/>
              </w:rPr>
              <w:t xml:space="preserve"> </w:t>
            </w:r>
            <w:r w:rsidR="00FC49B6" w:rsidRPr="00E54587">
              <w:rPr>
                <w:sz w:val="26"/>
                <w:szCs w:val="26"/>
              </w:rPr>
              <w:t>)</w:t>
            </w:r>
          </w:p>
        </w:tc>
        <w:tc>
          <w:tcPr>
            <w:tcW w:w="4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bottom"/>
          </w:tcPr>
          <w:p w:rsidR="001A650F" w:rsidRPr="00E54587" w:rsidRDefault="001A650F" w:rsidP="006A5B10">
            <w:pPr>
              <w:pStyle w:val="1"/>
              <w:tabs>
                <w:tab w:val="left" w:pos="10142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Дата </w:t>
            </w:r>
            <w:r w:rsidR="00126AD5" w:rsidRPr="00E54587">
              <w:rPr>
                <w:sz w:val="26"/>
                <w:szCs w:val="26"/>
                <w:lang w:val="en-US"/>
              </w:rPr>
              <w:t>30.07.2019</w:t>
            </w:r>
            <w:r w:rsidRPr="00E54587">
              <w:rPr>
                <w:sz w:val="26"/>
                <w:szCs w:val="26"/>
              </w:rPr>
              <w:t xml:space="preserve"> г.</w:t>
            </w:r>
            <w:r w:rsidR="00826E80" w:rsidRPr="00E54587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1A650F" w:rsidRPr="00E54587" w:rsidTr="00E242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20" w:type="dxa"/>
            <w:right w:w="120" w:type="dxa"/>
          </w:tblCellMar>
        </w:tblPrEx>
        <w:trPr>
          <w:cantSplit/>
          <w:trHeight w:val="994"/>
        </w:trPr>
        <w:tc>
          <w:tcPr>
            <w:tcW w:w="10309" w:type="dxa"/>
            <w:gridSpan w:val="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65A38" w:rsidRPr="00E54587" w:rsidRDefault="00965A38" w:rsidP="0006795A">
            <w:pPr>
              <w:pStyle w:val="1"/>
              <w:tabs>
                <w:tab w:val="left" w:pos="10142"/>
              </w:tabs>
              <w:spacing w:before="60" w:after="60"/>
              <w:rPr>
                <w:i/>
                <w:sz w:val="26"/>
                <w:szCs w:val="26"/>
              </w:rPr>
            </w:pPr>
          </w:p>
          <w:p w:rsidR="00D3365C" w:rsidRPr="00E54587" w:rsidRDefault="001A650F" w:rsidP="0006795A">
            <w:pPr>
              <w:pStyle w:val="1"/>
              <w:tabs>
                <w:tab w:val="left" w:pos="10142"/>
              </w:tabs>
              <w:spacing w:before="60" w:after="60"/>
              <w:rPr>
                <w:i/>
                <w:sz w:val="26"/>
                <w:szCs w:val="26"/>
              </w:rPr>
            </w:pPr>
            <w:r w:rsidRPr="00E54587">
              <w:rPr>
                <w:i/>
                <w:sz w:val="26"/>
                <w:szCs w:val="26"/>
              </w:rPr>
              <w:t xml:space="preserve">Место для оттиска печати заказчика </w:t>
            </w:r>
          </w:p>
        </w:tc>
      </w:tr>
    </w:tbl>
    <w:p w:rsidR="00126AD5" w:rsidRPr="00E54587" w:rsidRDefault="00126AD5">
      <w:pPr>
        <w:rPr>
          <w:sz w:val="26"/>
          <w:szCs w:val="26"/>
        </w:rPr>
      </w:pPr>
      <w:r w:rsidRPr="00E54587">
        <w:rPr>
          <w:sz w:val="26"/>
          <w:szCs w:val="26"/>
        </w:rPr>
        <w:br w:type="page"/>
      </w:r>
    </w:p>
    <w:p w:rsidR="00F26219" w:rsidRPr="00E54587" w:rsidRDefault="00F26219" w:rsidP="007E3CB3">
      <w:pPr>
        <w:pStyle w:val="a3"/>
        <w:tabs>
          <w:tab w:val="left" w:pos="7890"/>
        </w:tabs>
        <w:rPr>
          <w:sz w:val="26"/>
          <w:szCs w:val="26"/>
        </w:rPr>
        <w:sectPr w:rsidR="00F26219" w:rsidRPr="00E54587" w:rsidSect="001D5C6D">
          <w:headerReference w:type="default" r:id="rId8"/>
          <w:footerReference w:type="first" r:id="rId9"/>
          <w:pgSz w:w="11906" w:h="16838"/>
          <w:pgMar w:top="1134" w:right="851" w:bottom="1134" w:left="1701" w:header="709" w:footer="850" w:gutter="0"/>
          <w:cols w:space="708"/>
          <w:docGrid w:linePitch="360"/>
        </w:sectPr>
      </w:pPr>
    </w:p>
    <w:tbl>
      <w:tblPr>
        <w:tblW w:w="10349" w:type="dxa"/>
        <w:tblInd w:w="-30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039"/>
        <w:gridCol w:w="13"/>
        <w:gridCol w:w="2454"/>
        <w:gridCol w:w="1843"/>
      </w:tblGrid>
      <w:tr w:rsidR="007E3CB3" w:rsidRPr="00E54587" w:rsidTr="00F10E67">
        <w:trPr>
          <w:cantSplit/>
          <w:trHeight w:val="454"/>
          <w:tblHeader/>
        </w:trPr>
        <w:tc>
          <w:tcPr>
            <w:tcW w:w="8506" w:type="dxa"/>
            <w:gridSpan w:val="3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7E3CB3" w:rsidRPr="00E54587" w:rsidRDefault="007E3CB3" w:rsidP="007E3CB3">
            <w:pPr>
              <w:pStyle w:val="a3"/>
              <w:tabs>
                <w:tab w:val="left" w:pos="7890"/>
              </w:tabs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ab/>
            </w:r>
          </w:p>
        </w:tc>
        <w:tc>
          <w:tcPr>
            <w:tcW w:w="184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</w:tcPr>
          <w:p w:rsidR="007E3CB3" w:rsidRPr="00E54587" w:rsidRDefault="003143F4" w:rsidP="00073AF8">
            <w:pPr>
              <w:pStyle w:val="a3"/>
              <w:tabs>
                <w:tab w:val="left" w:pos="7890"/>
              </w:tabs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Лист №</w:t>
            </w:r>
          </w:p>
        </w:tc>
      </w:tr>
      <w:tr w:rsidR="00126AD5" w:rsidRPr="00E54587" w:rsidTr="003143F4">
        <w:trPr>
          <w:cantSplit/>
          <w:tblHeader/>
        </w:trPr>
        <w:tc>
          <w:tcPr>
            <w:tcW w:w="10349" w:type="dxa"/>
            <w:gridSpan w:val="4"/>
            <w:tcBorders>
              <w:top w:val="double" w:sz="6" w:space="0" w:color="auto"/>
            </w:tcBorders>
          </w:tcPr>
          <w:p w:rsidR="00126AD5" w:rsidRPr="00E54587" w:rsidRDefault="00126AD5" w:rsidP="0006795A">
            <w:pPr>
              <w:pStyle w:val="a3"/>
              <w:jc w:val="center"/>
              <w:rPr>
                <w:b/>
                <w:caps/>
                <w:sz w:val="26"/>
                <w:szCs w:val="26"/>
              </w:rPr>
            </w:pPr>
            <w:r w:rsidRPr="00E54587">
              <w:rPr>
                <w:b/>
                <w:caps/>
                <w:sz w:val="26"/>
                <w:szCs w:val="26"/>
              </w:rPr>
              <w:t>КАРТА (ПЛАН)</w:t>
            </w:r>
          </w:p>
          <w:p w:rsidR="00126AD5" w:rsidRPr="00E54587" w:rsidRDefault="00126AD5" w:rsidP="00126AD5">
            <w:pPr>
              <w:pStyle w:val="a3"/>
              <w:jc w:val="center"/>
              <w:rPr>
                <w:b/>
                <w:sz w:val="26"/>
                <w:szCs w:val="26"/>
                <w:u w:val="single"/>
              </w:rPr>
            </w:pPr>
            <w:r w:rsidRPr="00E54587">
              <w:rPr>
                <w:b/>
                <w:sz w:val="26"/>
                <w:szCs w:val="26"/>
                <w:u w:val="single"/>
              </w:rPr>
              <w:t xml:space="preserve">граница муниципального образования город Норильск Красноярского Края (уточнение местоположения) </w:t>
            </w:r>
          </w:p>
          <w:p w:rsidR="00126AD5" w:rsidRPr="00E54587" w:rsidRDefault="00126AD5" w:rsidP="00126AD5">
            <w:pPr>
              <w:pStyle w:val="a3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 (наименование объекта землеустройства)</w:t>
            </w:r>
          </w:p>
        </w:tc>
      </w:tr>
      <w:tr w:rsidR="00126AD5" w:rsidRPr="00E54587" w:rsidTr="007E3CB3">
        <w:trPr>
          <w:cantSplit/>
          <w:tblHeader/>
        </w:trPr>
        <w:tc>
          <w:tcPr>
            <w:tcW w:w="10349" w:type="dxa"/>
            <w:gridSpan w:val="4"/>
          </w:tcPr>
          <w:p w:rsidR="00126AD5" w:rsidRPr="00E54587" w:rsidRDefault="00126AD5" w:rsidP="0006795A">
            <w:pPr>
              <w:pStyle w:val="1"/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Титульный лист</w:t>
            </w:r>
          </w:p>
        </w:tc>
      </w:tr>
      <w:tr w:rsidR="00126AD5" w:rsidRPr="00E54587" w:rsidTr="007E3CB3">
        <w:trPr>
          <w:cantSplit/>
        </w:trPr>
        <w:tc>
          <w:tcPr>
            <w:tcW w:w="10349" w:type="dxa"/>
            <w:gridSpan w:val="4"/>
          </w:tcPr>
          <w:p w:rsidR="00126AD5" w:rsidRPr="00E54587" w:rsidRDefault="00126AD5" w:rsidP="0006795A">
            <w:pPr>
              <w:pStyle w:val="1"/>
              <w:spacing w:before="60" w:after="60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2. Сведения об исполнителе землеустроительных работ:</w:t>
            </w:r>
          </w:p>
        </w:tc>
      </w:tr>
      <w:tr w:rsidR="00126AD5" w:rsidRPr="00E54587" w:rsidTr="007E3CB3">
        <w:trPr>
          <w:cantSplit/>
          <w:trHeight w:val="389"/>
        </w:trPr>
        <w:tc>
          <w:tcPr>
            <w:tcW w:w="10349" w:type="dxa"/>
            <w:gridSpan w:val="4"/>
            <w:vAlign w:val="center"/>
          </w:tcPr>
          <w:p w:rsidR="00126AD5" w:rsidRPr="00E54587" w:rsidRDefault="00126AD5" w:rsidP="0006795A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Об индивидуальном предпринимателе:</w:t>
            </w:r>
          </w:p>
        </w:tc>
      </w:tr>
      <w:tr w:rsidR="00126AD5" w:rsidRPr="00E54587" w:rsidTr="007E3CB3">
        <w:trPr>
          <w:cantSplit/>
          <w:trHeight w:val="507"/>
        </w:trPr>
        <w:tc>
          <w:tcPr>
            <w:tcW w:w="10349" w:type="dxa"/>
            <w:gridSpan w:val="4"/>
          </w:tcPr>
          <w:p w:rsidR="00126AD5" w:rsidRPr="00E54587" w:rsidRDefault="00126AD5" w:rsidP="00F276A1">
            <w:pPr>
              <w:pStyle w:val="1"/>
              <w:rPr>
                <w:b/>
                <w:sz w:val="26"/>
                <w:szCs w:val="26"/>
                <w:u w:val="single"/>
              </w:rPr>
            </w:pPr>
            <w:r w:rsidRPr="00E54587">
              <w:rPr>
                <w:sz w:val="26"/>
                <w:szCs w:val="26"/>
              </w:rPr>
              <w:t>Фамилия, имя, отчество (отчество указывается при наличии)</w:t>
            </w:r>
            <w:r w:rsidR="00FC49B6" w:rsidRPr="00E54587">
              <w:rPr>
                <w:b/>
                <w:sz w:val="26"/>
                <w:szCs w:val="26"/>
              </w:rPr>
              <w:t xml:space="preserve"> </w:t>
            </w:r>
            <w:r w:rsidR="00C947B5" w:rsidRPr="00E54587">
              <w:rPr>
                <w:b/>
                <w:sz w:val="26"/>
                <w:szCs w:val="26"/>
                <w:u w:val="single"/>
              </w:rPr>
              <w:t>–</w:t>
            </w:r>
          </w:p>
        </w:tc>
      </w:tr>
      <w:tr w:rsidR="00126AD5" w:rsidRPr="00E54587" w:rsidTr="007E3CB3">
        <w:trPr>
          <w:cantSplit/>
          <w:trHeight w:val="461"/>
        </w:trPr>
        <w:tc>
          <w:tcPr>
            <w:tcW w:w="10349" w:type="dxa"/>
            <w:gridSpan w:val="4"/>
          </w:tcPr>
          <w:p w:rsidR="00126AD5" w:rsidRPr="00E54587" w:rsidRDefault="00126AD5" w:rsidP="00690535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Идентификационный номер налогоплательщика </w:t>
            </w:r>
            <w:r w:rsidR="00690535" w:rsidRPr="00E54587">
              <w:rPr>
                <w:b/>
                <w:sz w:val="26"/>
                <w:szCs w:val="26"/>
                <w:u w:val="single"/>
                <w:lang w:val="en-US"/>
              </w:rPr>
              <w:t xml:space="preserve"> </w:t>
            </w:r>
            <w:r w:rsidR="00C11B27" w:rsidRPr="00E54587">
              <w:rPr>
                <w:b/>
                <w:sz w:val="26"/>
                <w:szCs w:val="26"/>
                <w:u w:val="single"/>
                <w:lang w:val="en-US"/>
              </w:rPr>
              <w:t>–</w:t>
            </w:r>
          </w:p>
        </w:tc>
      </w:tr>
      <w:tr w:rsidR="00126AD5" w:rsidRPr="00E54587" w:rsidTr="007E3CB3">
        <w:trPr>
          <w:cantSplit/>
          <w:trHeight w:val="461"/>
        </w:trPr>
        <w:tc>
          <w:tcPr>
            <w:tcW w:w="10349" w:type="dxa"/>
            <w:gridSpan w:val="4"/>
          </w:tcPr>
          <w:p w:rsidR="00126AD5" w:rsidRPr="00E54587" w:rsidRDefault="00126AD5" w:rsidP="00876559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Контактный телефон и почтовый адрес </w:t>
            </w:r>
            <w:r w:rsidR="00690535" w:rsidRPr="00E54587">
              <w:rPr>
                <w:b/>
                <w:sz w:val="26"/>
                <w:szCs w:val="26"/>
                <w:u w:val="single"/>
              </w:rPr>
              <w:t xml:space="preserve"> </w:t>
            </w:r>
            <w:r w:rsidR="00BD0B51" w:rsidRPr="00E54587">
              <w:rPr>
                <w:b/>
                <w:sz w:val="26"/>
                <w:szCs w:val="26"/>
                <w:u w:val="single"/>
              </w:rPr>
              <w:t>–</w:t>
            </w:r>
          </w:p>
        </w:tc>
      </w:tr>
      <w:tr w:rsidR="00126AD5" w:rsidRPr="00E54587" w:rsidTr="007E3CB3">
        <w:trPr>
          <w:cantSplit/>
          <w:trHeight w:val="461"/>
        </w:trPr>
        <w:tc>
          <w:tcPr>
            <w:tcW w:w="10349" w:type="dxa"/>
            <w:gridSpan w:val="4"/>
          </w:tcPr>
          <w:p w:rsidR="00126AD5" w:rsidRPr="00E54587" w:rsidRDefault="00126AD5" w:rsidP="00690535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Номер квалификационного аттестата кадастрового инженера (если исполнителем является кадастровый инженер) </w:t>
            </w:r>
            <w:r w:rsidR="00690535" w:rsidRPr="00E54587">
              <w:rPr>
                <w:b/>
                <w:sz w:val="26"/>
                <w:szCs w:val="26"/>
                <w:u w:val="single"/>
              </w:rPr>
              <w:t xml:space="preserve"> </w:t>
            </w:r>
            <w:r w:rsidR="00C11B27" w:rsidRPr="00E54587">
              <w:rPr>
                <w:b/>
                <w:sz w:val="26"/>
                <w:szCs w:val="26"/>
                <w:u w:val="single"/>
              </w:rPr>
              <w:t>–</w:t>
            </w:r>
          </w:p>
        </w:tc>
      </w:tr>
      <w:tr w:rsidR="00126AD5" w:rsidRPr="00E54587" w:rsidTr="007E3CB3">
        <w:trPr>
          <w:cantSplit/>
          <w:trHeight w:val="461"/>
        </w:trPr>
        <w:tc>
          <w:tcPr>
            <w:tcW w:w="10349" w:type="dxa"/>
            <w:gridSpan w:val="4"/>
            <w:vAlign w:val="center"/>
          </w:tcPr>
          <w:p w:rsidR="00126AD5" w:rsidRPr="00E54587" w:rsidRDefault="00126AD5" w:rsidP="0006795A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О юридическом лице:</w:t>
            </w:r>
          </w:p>
        </w:tc>
      </w:tr>
      <w:tr w:rsidR="00126AD5" w:rsidRPr="00E54587" w:rsidTr="007E3CB3">
        <w:trPr>
          <w:cantSplit/>
          <w:trHeight w:val="461"/>
        </w:trPr>
        <w:tc>
          <w:tcPr>
            <w:tcW w:w="10349" w:type="dxa"/>
            <w:gridSpan w:val="4"/>
          </w:tcPr>
          <w:p w:rsidR="00126AD5" w:rsidRPr="00E54587" w:rsidRDefault="00126AD5" w:rsidP="00F276A1">
            <w:pPr>
              <w:pStyle w:val="1"/>
              <w:ind w:left="79" w:hanging="79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Полное наименование</w:t>
            </w:r>
            <w:r w:rsidR="00FC49B6" w:rsidRPr="00E54587">
              <w:rPr>
                <w:sz w:val="26"/>
                <w:szCs w:val="26"/>
              </w:rPr>
              <w:t xml:space="preserve"> </w:t>
            </w:r>
            <w:r w:rsidR="00BD0B51" w:rsidRPr="00E54587">
              <w:rPr>
                <w:b/>
                <w:sz w:val="26"/>
                <w:szCs w:val="26"/>
                <w:u w:val="single"/>
              </w:rPr>
              <w:t xml:space="preserve">Общество с ограниченной ответственностью </w:t>
            </w:r>
            <w:r w:rsidR="00BD0B51" w:rsidRPr="00E54587">
              <w:rPr>
                <w:b/>
                <w:sz w:val="26"/>
                <w:szCs w:val="26"/>
                <w:u w:val="single"/>
                <w:lang w:val="en-US"/>
              </w:rPr>
              <w:t>«Джи Динамика»</w:t>
            </w:r>
          </w:p>
        </w:tc>
      </w:tr>
      <w:tr w:rsidR="00126AD5" w:rsidRPr="00E54587" w:rsidTr="007E3CB3">
        <w:trPr>
          <w:cantSplit/>
          <w:trHeight w:val="461"/>
        </w:trPr>
        <w:tc>
          <w:tcPr>
            <w:tcW w:w="10349" w:type="dxa"/>
            <w:gridSpan w:val="4"/>
          </w:tcPr>
          <w:p w:rsidR="00126AD5" w:rsidRPr="00E54587" w:rsidRDefault="00126AD5" w:rsidP="00690535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Основной государственный регистрационный номер </w:t>
            </w:r>
            <w:r w:rsidR="00BD0B51" w:rsidRPr="00E54587">
              <w:rPr>
                <w:b/>
                <w:sz w:val="26"/>
                <w:szCs w:val="26"/>
                <w:u w:val="single"/>
              </w:rPr>
              <w:t>1127847145370</w:t>
            </w:r>
          </w:p>
        </w:tc>
      </w:tr>
      <w:tr w:rsidR="00126AD5" w:rsidRPr="00E54587" w:rsidTr="007E3CB3">
        <w:trPr>
          <w:cantSplit/>
          <w:trHeight w:val="461"/>
        </w:trPr>
        <w:tc>
          <w:tcPr>
            <w:tcW w:w="10349" w:type="dxa"/>
            <w:gridSpan w:val="4"/>
          </w:tcPr>
          <w:p w:rsidR="00126AD5" w:rsidRPr="00E54587" w:rsidRDefault="00126AD5" w:rsidP="0006703F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Контактный телефон и почтовый адрес</w:t>
            </w:r>
            <w:r w:rsidR="00FC49B6" w:rsidRPr="00E54587">
              <w:rPr>
                <w:sz w:val="26"/>
                <w:szCs w:val="26"/>
              </w:rPr>
              <w:t xml:space="preserve"> </w:t>
            </w:r>
            <w:r w:rsidR="00BD0B51" w:rsidRPr="00E54587">
              <w:rPr>
                <w:b/>
                <w:sz w:val="26"/>
                <w:szCs w:val="26"/>
                <w:u w:val="single"/>
              </w:rPr>
              <w:t>(812)2425151, 197046, Санкт-Петербург, ул. Большая Посадская, д.12, лит. А, пом. 67Н</w:t>
            </w:r>
          </w:p>
        </w:tc>
      </w:tr>
      <w:tr w:rsidR="00126AD5" w:rsidRPr="00E54587" w:rsidTr="007E3CB3">
        <w:trPr>
          <w:cantSplit/>
          <w:trHeight w:val="461"/>
        </w:trPr>
        <w:tc>
          <w:tcPr>
            <w:tcW w:w="10349" w:type="dxa"/>
            <w:gridSpan w:val="4"/>
          </w:tcPr>
          <w:p w:rsidR="00126AD5" w:rsidRPr="00E54587" w:rsidRDefault="00126AD5" w:rsidP="0006795A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Фамилия и инициалы уполномоченного представителя юридического лица, </w:t>
            </w:r>
          </w:p>
          <w:p w:rsidR="00126AD5" w:rsidRPr="00E54587" w:rsidRDefault="00126AD5" w:rsidP="00226E19">
            <w:pPr>
              <w:pStyle w:val="1"/>
              <w:rPr>
                <w:b/>
                <w:sz w:val="26"/>
                <w:szCs w:val="26"/>
                <w:u w:val="single"/>
              </w:rPr>
            </w:pPr>
            <w:r w:rsidRPr="00E54587">
              <w:rPr>
                <w:sz w:val="26"/>
                <w:szCs w:val="26"/>
              </w:rPr>
              <w:t xml:space="preserve">его должность, реквизиты доверенности (если представитель действует по доверенности) </w:t>
            </w:r>
            <w:r w:rsidR="006F1D50" w:rsidRPr="00E54587">
              <w:rPr>
                <w:b/>
                <w:sz w:val="26"/>
                <w:szCs w:val="26"/>
                <w:u w:val="single"/>
              </w:rPr>
              <w:t>Ложкин А. С. Генеральный директор</w:t>
            </w:r>
            <w:r w:rsidR="006F1D50" w:rsidRPr="00E54587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126AD5" w:rsidRPr="00E54587" w:rsidTr="007E3CB3">
        <w:trPr>
          <w:cantSplit/>
        </w:trPr>
        <w:tc>
          <w:tcPr>
            <w:tcW w:w="10349" w:type="dxa"/>
            <w:gridSpan w:val="4"/>
          </w:tcPr>
          <w:p w:rsidR="00126AD5" w:rsidRPr="00E54587" w:rsidRDefault="00126AD5" w:rsidP="00425CBD">
            <w:pPr>
              <w:pStyle w:val="1"/>
              <w:tabs>
                <w:tab w:val="left" w:pos="10142"/>
              </w:tabs>
              <w:spacing w:before="60" w:after="60"/>
              <w:jc w:val="both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Сведения о кадастровом инженере</w:t>
            </w:r>
            <w:r w:rsidR="00FC49B6" w:rsidRPr="00E54587">
              <w:rPr>
                <w:sz w:val="26"/>
                <w:szCs w:val="26"/>
              </w:rPr>
              <w:t xml:space="preserve"> </w:t>
            </w:r>
            <w:r w:rsidR="006F1D50" w:rsidRPr="00E54587">
              <w:rPr>
                <w:b/>
                <w:sz w:val="26"/>
                <w:szCs w:val="26"/>
                <w:u w:val="single"/>
              </w:rPr>
              <w:t>Лаврищев Сергей Сергеевич, квалификационный аттестат кадастрового инженера 47-16-0885</w:t>
            </w:r>
            <w:r w:rsidRPr="00E54587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126AD5" w:rsidRPr="00E54587" w:rsidTr="007E3CB3">
        <w:trPr>
          <w:cantSplit/>
        </w:trPr>
        <w:tc>
          <w:tcPr>
            <w:tcW w:w="6039" w:type="dxa"/>
            <w:vAlign w:val="bottom"/>
          </w:tcPr>
          <w:p w:rsidR="00126AD5" w:rsidRPr="00E54587" w:rsidRDefault="00FC49B6" w:rsidP="00F276A1">
            <w:pPr>
              <w:pStyle w:val="1"/>
              <w:tabs>
                <w:tab w:val="left" w:pos="10142"/>
              </w:tabs>
              <w:spacing w:before="60" w:after="60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Подпись _____________ (</w:t>
            </w:r>
            <w:r w:rsidR="002D77F2" w:rsidRPr="00E54587">
              <w:rPr>
                <w:sz w:val="26"/>
                <w:szCs w:val="26"/>
              </w:rPr>
              <w:t xml:space="preserve"> </w:t>
            </w:r>
            <w:r w:rsidRPr="00E54587">
              <w:rPr>
                <w:sz w:val="26"/>
                <w:szCs w:val="26"/>
                <w:lang w:val="en-US"/>
              </w:rPr>
              <w:t>Ложкин А. С.</w:t>
            </w:r>
            <w:r w:rsidR="002D77F2" w:rsidRPr="00E54587">
              <w:rPr>
                <w:sz w:val="26"/>
                <w:szCs w:val="26"/>
              </w:rPr>
              <w:t xml:space="preserve"> </w:t>
            </w:r>
            <w:r w:rsidRPr="00E54587">
              <w:rPr>
                <w:sz w:val="26"/>
                <w:szCs w:val="26"/>
              </w:rPr>
              <w:t>)</w:t>
            </w:r>
          </w:p>
        </w:tc>
        <w:tc>
          <w:tcPr>
            <w:tcW w:w="4310" w:type="dxa"/>
            <w:gridSpan w:val="3"/>
            <w:vAlign w:val="bottom"/>
          </w:tcPr>
          <w:p w:rsidR="00126AD5" w:rsidRPr="00E54587" w:rsidRDefault="00126AD5" w:rsidP="009C7BC9">
            <w:pPr>
              <w:pStyle w:val="a9"/>
              <w:spacing w:before="62" w:beforeAutospacing="0" w:after="62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Дата </w:t>
            </w:r>
            <w:r w:rsidR="00FC49B6" w:rsidRPr="00E54587">
              <w:rPr>
                <w:sz w:val="26"/>
                <w:szCs w:val="26"/>
                <w:lang w:val="en-US"/>
              </w:rPr>
              <w:t>11.11.2019</w:t>
            </w:r>
            <w:r w:rsidRPr="00E54587">
              <w:rPr>
                <w:sz w:val="26"/>
                <w:szCs w:val="26"/>
              </w:rPr>
              <w:t xml:space="preserve"> г.</w:t>
            </w:r>
          </w:p>
        </w:tc>
      </w:tr>
      <w:tr w:rsidR="00126AD5" w:rsidRPr="00E54587" w:rsidTr="007E3CB3">
        <w:trPr>
          <w:cantSplit/>
        </w:trPr>
        <w:tc>
          <w:tcPr>
            <w:tcW w:w="10349" w:type="dxa"/>
            <w:gridSpan w:val="4"/>
            <w:tcBorders>
              <w:bottom w:val="double" w:sz="6" w:space="0" w:color="auto"/>
            </w:tcBorders>
          </w:tcPr>
          <w:p w:rsidR="00D3365C" w:rsidRPr="00E54587" w:rsidRDefault="00D3365C" w:rsidP="0006795A">
            <w:pPr>
              <w:pStyle w:val="1"/>
              <w:tabs>
                <w:tab w:val="left" w:pos="10142"/>
              </w:tabs>
              <w:spacing w:before="60" w:after="60"/>
              <w:rPr>
                <w:i/>
                <w:sz w:val="26"/>
                <w:szCs w:val="26"/>
              </w:rPr>
            </w:pPr>
          </w:p>
          <w:p w:rsidR="00126AD5" w:rsidRPr="00E54587" w:rsidRDefault="00126AD5" w:rsidP="0006795A">
            <w:pPr>
              <w:pStyle w:val="1"/>
              <w:tabs>
                <w:tab w:val="left" w:pos="10142"/>
              </w:tabs>
              <w:spacing w:before="60" w:after="60"/>
              <w:rPr>
                <w:i/>
                <w:sz w:val="26"/>
                <w:szCs w:val="26"/>
              </w:rPr>
            </w:pPr>
            <w:r w:rsidRPr="00E54587">
              <w:rPr>
                <w:i/>
                <w:sz w:val="26"/>
                <w:szCs w:val="26"/>
              </w:rPr>
              <w:t>Место для оттиска печати лица, составившего карту (план) объекта землеустройства</w:t>
            </w:r>
          </w:p>
          <w:p w:rsidR="00D3365C" w:rsidRPr="00E54587" w:rsidRDefault="00D3365C" w:rsidP="0006795A">
            <w:pPr>
              <w:pStyle w:val="1"/>
              <w:tabs>
                <w:tab w:val="left" w:pos="10142"/>
              </w:tabs>
              <w:spacing w:before="60" w:after="60"/>
              <w:rPr>
                <w:i/>
                <w:sz w:val="26"/>
                <w:szCs w:val="26"/>
              </w:rPr>
            </w:pPr>
          </w:p>
        </w:tc>
      </w:tr>
      <w:tr w:rsidR="00126AD5" w:rsidRPr="00E54587" w:rsidTr="007E3CB3">
        <w:trPr>
          <w:cantSplit/>
        </w:trPr>
        <w:tc>
          <w:tcPr>
            <w:tcW w:w="10349" w:type="dxa"/>
            <w:gridSpan w:val="4"/>
            <w:tcBorders>
              <w:top w:val="double" w:sz="6" w:space="0" w:color="auto"/>
              <w:bottom w:val="single" w:sz="4" w:space="0" w:color="auto"/>
            </w:tcBorders>
          </w:tcPr>
          <w:p w:rsidR="00126AD5" w:rsidRPr="00E54587" w:rsidRDefault="00126AD5" w:rsidP="0006795A">
            <w:pPr>
              <w:pStyle w:val="1"/>
              <w:tabs>
                <w:tab w:val="left" w:pos="10142"/>
              </w:tabs>
              <w:spacing w:before="60" w:after="60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3. Сведения о согласовании карты (плана) объекта землеустройства:</w:t>
            </w:r>
          </w:p>
        </w:tc>
      </w:tr>
      <w:tr w:rsidR="00126AD5" w:rsidRPr="00E54587" w:rsidTr="007E3CB3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</w:tcBorders>
          </w:tcPr>
          <w:p w:rsidR="00126AD5" w:rsidRPr="00E54587" w:rsidRDefault="00F62947" w:rsidP="009D0A86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 </w:t>
            </w:r>
            <w:r w:rsidR="00126AD5" w:rsidRPr="00E54587">
              <w:rPr>
                <w:sz w:val="26"/>
                <w:szCs w:val="26"/>
              </w:rPr>
              <w:t>Полное наименование органа (организации), с которым осуществляется согласование, фамилия и инициалы уполномоченного лица, его должность</w:t>
            </w:r>
            <w:r w:rsidR="00690535" w:rsidRPr="00E54587">
              <w:rPr>
                <w:sz w:val="26"/>
                <w:szCs w:val="26"/>
              </w:rPr>
              <w:t xml:space="preserve"> </w:t>
            </w:r>
            <w:r w:rsidR="00FC49B6" w:rsidRPr="00E54587">
              <w:rPr>
                <w:b/>
                <w:sz w:val="26"/>
                <w:szCs w:val="26"/>
                <w:u w:val="single"/>
              </w:rPr>
              <w:t>Администрация муниципального образования город Норильск Красноярского края, Глава города Норильска, Ахметчин Ринат Вячеславович</w:t>
            </w:r>
            <w:r w:rsidR="001929F7" w:rsidRPr="00E54587">
              <w:rPr>
                <w:b/>
                <w:sz w:val="26"/>
                <w:szCs w:val="26"/>
                <w:u w:val="single"/>
              </w:rPr>
              <w:t xml:space="preserve">  </w:t>
            </w:r>
          </w:p>
        </w:tc>
      </w:tr>
      <w:tr w:rsidR="00126AD5" w:rsidRPr="00E54587" w:rsidTr="007E3CB3">
        <w:trPr>
          <w:cantSplit/>
        </w:trPr>
        <w:tc>
          <w:tcPr>
            <w:tcW w:w="10349" w:type="dxa"/>
            <w:gridSpan w:val="4"/>
          </w:tcPr>
          <w:p w:rsidR="00126AD5" w:rsidRPr="00E54587" w:rsidRDefault="00126AD5" w:rsidP="006347A6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Реквизиты письма (дата и номер, если согласование оформлено в виде письма) </w:t>
            </w:r>
            <w:r w:rsidR="00690535" w:rsidRPr="00E54587">
              <w:rPr>
                <w:sz w:val="26"/>
                <w:szCs w:val="26"/>
              </w:rPr>
              <w:t xml:space="preserve"> </w:t>
            </w:r>
            <w:r w:rsidR="00D021C1" w:rsidRPr="00E54587">
              <w:rPr>
                <w:b/>
                <w:sz w:val="26"/>
                <w:szCs w:val="26"/>
                <w:u w:val="single"/>
              </w:rPr>
              <w:t>–</w:t>
            </w:r>
          </w:p>
        </w:tc>
      </w:tr>
      <w:tr w:rsidR="00126AD5" w:rsidRPr="00E54587" w:rsidTr="007E3CB3">
        <w:trPr>
          <w:cantSplit/>
        </w:trPr>
        <w:tc>
          <w:tcPr>
            <w:tcW w:w="6052" w:type="dxa"/>
            <w:gridSpan w:val="2"/>
            <w:vAlign w:val="bottom"/>
          </w:tcPr>
          <w:p w:rsidR="00126AD5" w:rsidRPr="00E54587" w:rsidRDefault="00D3365C" w:rsidP="00F276A1">
            <w:pPr>
              <w:pStyle w:val="1"/>
              <w:tabs>
                <w:tab w:val="left" w:pos="10142"/>
              </w:tabs>
              <w:spacing w:before="60" w:after="60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Подпись _____________ (</w:t>
            </w:r>
            <w:r w:rsidR="002D77F2" w:rsidRPr="00E54587">
              <w:rPr>
                <w:sz w:val="26"/>
                <w:szCs w:val="26"/>
              </w:rPr>
              <w:t xml:space="preserve"> </w:t>
            </w:r>
            <w:r w:rsidRPr="00E54587">
              <w:rPr>
                <w:sz w:val="26"/>
                <w:szCs w:val="26"/>
                <w:lang w:val="en-US"/>
              </w:rPr>
              <w:t>Ахметчин Р. В.</w:t>
            </w:r>
            <w:r w:rsidR="002D77F2" w:rsidRPr="00E54587">
              <w:rPr>
                <w:sz w:val="26"/>
                <w:szCs w:val="26"/>
              </w:rPr>
              <w:t xml:space="preserve"> </w:t>
            </w:r>
            <w:r w:rsidRPr="00E54587">
              <w:rPr>
                <w:sz w:val="26"/>
                <w:szCs w:val="26"/>
              </w:rPr>
              <w:t>)</w:t>
            </w:r>
          </w:p>
        </w:tc>
        <w:tc>
          <w:tcPr>
            <w:tcW w:w="4297" w:type="dxa"/>
            <w:gridSpan w:val="2"/>
            <w:vAlign w:val="bottom"/>
          </w:tcPr>
          <w:p w:rsidR="00126AD5" w:rsidRPr="00E54587" w:rsidRDefault="00126AD5" w:rsidP="001929F7">
            <w:pPr>
              <w:pStyle w:val="1"/>
              <w:tabs>
                <w:tab w:val="left" w:pos="10142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Дата </w:t>
            </w:r>
            <w:r w:rsidR="009D0A86" w:rsidRPr="00E54587">
              <w:rPr>
                <w:sz w:val="26"/>
                <w:szCs w:val="26"/>
              </w:rPr>
              <w:t>11.11.2019</w:t>
            </w:r>
            <w:r w:rsidR="009D0A86" w:rsidRPr="00E54587">
              <w:rPr>
                <w:sz w:val="26"/>
                <w:szCs w:val="26"/>
                <w:lang w:val="en-US"/>
              </w:rPr>
              <w:t xml:space="preserve"> </w:t>
            </w:r>
            <w:r w:rsidRPr="00E54587">
              <w:rPr>
                <w:sz w:val="26"/>
                <w:szCs w:val="26"/>
              </w:rPr>
              <w:t>г.</w:t>
            </w:r>
          </w:p>
        </w:tc>
      </w:tr>
      <w:tr w:rsidR="00E535C7" w:rsidRPr="00E54587" w:rsidTr="007E3CB3">
        <w:trPr>
          <w:cantSplit/>
          <w:trHeight w:val="1024"/>
        </w:trPr>
        <w:tc>
          <w:tcPr>
            <w:tcW w:w="10349" w:type="dxa"/>
            <w:gridSpan w:val="4"/>
            <w:vAlign w:val="bottom"/>
          </w:tcPr>
          <w:p w:rsidR="00E535C7" w:rsidRPr="00E54587" w:rsidRDefault="00E535C7" w:rsidP="001D5C6D">
            <w:pPr>
              <w:pStyle w:val="1"/>
              <w:tabs>
                <w:tab w:val="left" w:pos="10142"/>
              </w:tabs>
              <w:spacing w:before="60" w:after="60" w:line="120" w:lineRule="exact"/>
              <w:rPr>
                <w:i/>
                <w:sz w:val="26"/>
                <w:szCs w:val="26"/>
              </w:rPr>
            </w:pPr>
          </w:p>
          <w:p w:rsidR="00E535C7" w:rsidRPr="00E54587" w:rsidRDefault="00E535C7" w:rsidP="001D5C6D">
            <w:pPr>
              <w:pStyle w:val="1"/>
              <w:tabs>
                <w:tab w:val="left" w:pos="10142"/>
              </w:tabs>
              <w:spacing w:before="60" w:after="60"/>
              <w:rPr>
                <w:i/>
                <w:sz w:val="26"/>
                <w:szCs w:val="26"/>
              </w:rPr>
            </w:pPr>
            <w:r w:rsidRPr="00E54587">
              <w:rPr>
                <w:i/>
                <w:sz w:val="26"/>
                <w:szCs w:val="26"/>
              </w:rPr>
              <w:t xml:space="preserve">Место для оттиска печати органа (организации), с которым осуществляется согласование </w:t>
            </w:r>
          </w:p>
          <w:p w:rsidR="00E535C7" w:rsidRPr="00E54587" w:rsidRDefault="00E535C7" w:rsidP="001D5C6D">
            <w:pPr>
              <w:pStyle w:val="1"/>
              <w:tabs>
                <w:tab w:val="left" w:pos="10142"/>
              </w:tabs>
              <w:spacing w:before="60" w:after="60"/>
              <w:rPr>
                <w:i/>
                <w:sz w:val="26"/>
                <w:szCs w:val="26"/>
              </w:rPr>
            </w:pPr>
          </w:p>
        </w:tc>
      </w:tr>
      <w:tr w:rsidR="00126AD5" w:rsidRPr="00E54587" w:rsidTr="007E3CB3">
        <w:trPr>
          <w:cantSplit/>
        </w:trPr>
        <w:tc>
          <w:tcPr>
            <w:tcW w:w="10349" w:type="dxa"/>
            <w:gridSpan w:val="4"/>
            <w:tcBorders>
              <w:top w:val="single" w:sz="4" w:space="0" w:color="auto"/>
            </w:tcBorders>
          </w:tcPr>
          <w:p w:rsidR="00126AD5" w:rsidRPr="00E54587" w:rsidRDefault="00F62947" w:rsidP="009D0A86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 xml:space="preserve"> </w:t>
            </w:r>
            <w:r w:rsidR="00126AD5" w:rsidRPr="00E54587">
              <w:rPr>
                <w:sz w:val="26"/>
                <w:szCs w:val="26"/>
              </w:rPr>
              <w:t>Полное наименование органа (организации), с которым осуществляется согласование, фамилия и инициалы уполномоченного лица, его должность</w:t>
            </w:r>
            <w:r w:rsidR="00690535" w:rsidRPr="00E54587">
              <w:rPr>
                <w:sz w:val="26"/>
                <w:szCs w:val="26"/>
              </w:rPr>
              <w:t xml:space="preserve"> </w:t>
            </w:r>
            <w:r w:rsidR="00FC49B6" w:rsidRPr="00E54587">
              <w:rPr>
                <w:b/>
                <w:sz w:val="26"/>
                <w:szCs w:val="26"/>
                <w:u w:val="single"/>
              </w:rPr>
              <w:t>Администрация муниципального образования Таймырский Долгано-Ненецкий муниципальный район Красноярского Края, Глава Таймырского Долгано-Ненецкого муниципального района, Вершинин Евгений Владимирович</w:t>
            </w:r>
            <w:r w:rsidR="001929F7" w:rsidRPr="00E54587">
              <w:rPr>
                <w:b/>
                <w:sz w:val="26"/>
                <w:szCs w:val="26"/>
                <w:u w:val="single"/>
              </w:rPr>
              <w:t xml:space="preserve">  </w:t>
            </w:r>
          </w:p>
        </w:tc>
      </w:tr>
      <w:tr w:rsidR="00126AD5" w:rsidRPr="00E54587" w:rsidTr="007E3CB3">
        <w:trPr>
          <w:cantSplit/>
        </w:trPr>
        <w:tc>
          <w:tcPr>
            <w:tcW w:w="10349" w:type="dxa"/>
            <w:gridSpan w:val="4"/>
          </w:tcPr>
          <w:p w:rsidR="00126AD5" w:rsidRPr="00E54587" w:rsidRDefault="00126AD5" w:rsidP="006347A6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Реквизиты письма (дата и номер, если согласование оформлено в виде письма) </w:t>
            </w:r>
            <w:r w:rsidR="00690535" w:rsidRPr="00E54587">
              <w:rPr>
                <w:sz w:val="26"/>
                <w:szCs w:val="26"/>
              </w:rPr>
              <w:t xml:space="preserve"> </w:t>
            </w:r>
            <w:r w:rsidR="00D021C1" w:rsidRPr="00E54587">
              <w:rPr>
                <w:b/>
                <w:sz w:val="26"/>
                <w:szCs w:val="26"/>
                <w:u w:val="single"/>
              </w:rPr>
              <w:t>–</w:t>
            </w:r>
          </w:p>
        </w:tc>
      </w:tr>
      <w:tr w:rsidR="00126AD5" w:rsidRPr="00E54587" w:rsidTr="007E3CB3">
        <w:trPr>
          <w:cantSplit/>
        </w:trPr>
        <w:tc>
          <w:tcPr>
            <w:tcW w:w="6052" w:type="dxa"/>
            <w:gridSpan w:val="2"/>
            <w:vAlign w:val="bottom"/>
          </w:tcPr>
          <w:p w:rsidR="00126AD5" w:rsidRPr="00E54587" w:rsidRDefault="00D3365C" w:rsidP="00F276A1">
            <w:pPr>
              <w:pStyle w:val="1"/>
              <w:tabs>
                <w:tab w:val="left" w:pos="10142"/>
              </w:tabs>
              <w:spacing w:before="60" w:after="60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Подпись _____________ (</w:t>
            </w:r>
            <w:r w:rsidR="002D77F2" w:rsidRPr="00E54587">
              <w:rPr>
                <w:sz w:val="26"/>
                <w:szCs w:val="26"/>
              </w:rPr>
              <w:t xml:space="preserve"> </w:t>
            </w:r>
            <w:r w:rsidRPr="00E54587">
              <w:rPr>
                <w:sz w:val="26"/>
                <w:szCs w:val="26"/>
                <w:lang w:val="en-US"/>
              </w:rPr>
              <w:t>Вершинин Е. В.</w:t>
            </w:r>
            <w:r w:rsidR="002D77F2" w:rsidRPr="00E54587">
              <w:rPr>
                <w:sz w:val="26"/>
                <w:szCs w:val="26"/>
              </w:rPr>
              <w:t xml:space="preserve"> </w:t>
            </w:r>
            <w:r w:rsidRPr="00E54587">
              <w:rPr>
                <w:sz w:val="26"/>
                <w:szCs w:val="26"/>
              </w:rPr>
              <w:t>)</w:t>
            </w:r>
          </w:p>
        </w:tc>
        <w:tc>
          <w:tcPr>
            <w:tcW w:w="4297" w:type="dxa"/>
            <w:gridSpan w:val="2"/>
            <w:vAlign w:val="bottom"/>
          </w:tcPr>
          <w:p w:rsidR="00126AD5" w:rsidRPr="00E54587" w:rsidRDefault="00126AD5" w:rsidP="001929F7">
            <w:pPr>
              <w:pStyle w:val="1"/>
              <w:tabs>
                <w:tab w:val="left" w:pos="10142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Дата </w:t>
            </w:r>
            <w:r w:rsidR="009D0A86" w:rsidRPr="00E54587">
              <w:rPr>
                <w:sz w:val="26"/>
                <w:szCs w:val="26"/>
              </w:rPr>
              <w:t>11.11.2019</w:t>
            </w:r>
            <w:r w:rsidR="009D0A86" w:rsidRPr="00E54587">
              <w:rPr>
                <w:sz w:val="26"/>
                <w:szCs w:val="26"/>
                <w:lang w:val="en-US"/>
              </w:rPr>
              <w:t xml:space="preserve"> </w:t>
            </w:r>
            <w:r w:rsidRPr="00E54587">
              <w:rPr>
                <w:sz w:val="26"/>
                <w:szCs w:val="26"/>
              </w:rPr>
              <w:t>г.</w:t>
            </w:r>
          </w:p>
        </w:tc>
      </w:tr>
      <w:tr w:rsidR="00E535C7" w:rsidRPr="00E54587" w:rsidTr="007E3CB3">
        <w:trPr>
          <w:cantSplit/>
          <w:trHeight w:val="1024"/>
        </w:trPr>
        <w:tc>
          <w:tcPr>
            <w:tcW w:w="10349" w:type="dxa"/>
            <w:gridSpan w:val="4"/>
            <w:vAlign w:val="bottom"/>
          </w:tcPr>
          <w:p w:rsidR="00E535C7" w:rsidRPr="00E54587" w:rsidRDefault="00E535C7" w:rsidP="001D5C6D">
            <w:pPr>
              <w:pStyle w:val="1"/>
              <w:tabs>
                <w:tab w:val="left" w:pos="10142"/>
              </w:tabs>
              <w:spacing w:before="60" w:after="60" w:line="120" w:lineRule="exact"/>
              <w:rPr>
                <w:i/>
                <w:sz w:val="26"/>
                <w:szCs w:val="26"/>
              </w:rPr>
            </w:pPr>
          </w:p>
          <w:p w:rsidR="00E535C7" w:rsidRPr="00E54587" w:rsidRDefault="00E535C7" w:rsidP="001D5C6D">
            <w:pPr>
              <w:pStyle w:val="1"/>
              <w:tabs>
                <w:tab w:val="left" w:pos="10142"/>
              </w:tabs>
              <w:spacing w:before="60" w:after="60"/>
              <w:rPr>
                <w:i/>
                <w:sz w:val="26"/>
                <w:szCs w:val="26"/>
              </w:rPr>
            </w:pPr>
            <w:r w:rsidRPr="00E54587">
              <w:rPr>
                <w:i/>
                <w:sz w:val="26"/>
                <w:szCs w:val="26"/>
              </w:rPr>
              <w:t xml:space="preserve">Место для оттиска печати органа (организации), с которым осуществляется согласование </w:t>
            </w:r>
          </w:p>
          <w:p w:rsidR="00E535C7" w:rsidRPr="00E54587" w:rsidRDefault="00E535C7" w:rsidP="001D5C6D">
            <w:pPr>
              <w:pStyle w:val="1"/>
              <w:tabs>
                <w:tab w:val="left" w:pos="10142"/>
              </w:tabs>
              <w:spacing w:before="60" w:after="60"/>
              <w:rPr>
                <w:i/>
                <w:sz w:val="26"/>
                <w:szCs w:val="26"/>
              </w:rPr>
            </w:pPr>
          </w:p>
        </w:tc>
      </w:tr>
    </w:tbl>
    <w:p w:rsidR="00A7113B" w:rsidRPr="00E54587" w:rsidRDefault="00A7113B">
      <w:pPr>
        <w:rPr>
          <w:sz w:val="26"/>
          <w:szCs w:val="26"/>
        </w:rPr>
      </w:pPr>
    </w:p>
    <w:p w:rsidR="001E33F0" w:rsidRPr="00E54587" w:rsidRDefault="001E33F0">
      <w:pPr>
        <w:rPr>
          <w:sz w:val="26"/>
          <w:szCs w:val="26"/>
        </w:rPr>
      </w:pPr>
      <w:r w:rsidRPr="00E54587">
        <w:rPr>
          <w:sz w:val="26"/>
          <w:szCs w:val="26"/>
        </w:rPr>
        <w:br w:type="page"/>
      </w:r>
    </w:p>
    <w:tbl>
      <w:tblPr>
        <w:tblW w:w="10349" w:type="dxa"/>
        <w:tblInd w:w="-306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8506"/>
        <w:gridCol w:w="1843"/>
      </w:tblGrid>
      <w:tr w:rsidR="003143F4" w:rsidRPr="00E54587" w:rsidTr="00F10E67">
        <w:trPr>
          <w:cantSplit/>
          <w:trHeight w:val="454"/>
          <w:tblHeader/>
        </w:trPr>
        <w:tc>
          <w:tcPr>
            <w:tcW w:w="8506" w:type="dxa"/>
            <w:tcBorders>
              <w:bottom w:val="double" w:sz="6" w:space="0" w:color="auto"/>
              <w:right w:val="double" w:sz="6" w:space="0" w:color="auto"/>
            </w:tcBorders>
          </w:tcPr>
          <w:p w:rsidR="003143F4" w:rsidRPr="00E54587" w:rsidRDefault="003143F4" w:rsidP="001D5C6D">
            <w:pPr>
              <w:pStyle w:val="a3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3143F4" w:rsidRPr="00E54587" w:rsidRDefault="003143F4" w:rsidP="003143F4">
            <w:pPr>
              <w:pStyle w:val="a3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Лист №</w:t>
            </w:r>
          </w:p>
        </w:tc>
      </w:tr>
      <w:tr w:rsidR="00FC0129" w:rsidRPr="00E54587" w:rsidTr="001D5C6D">
        <w:trPr>
          <w:cantSplit/>
          <w:tblHeader/>
        </w:trPr>
        <w:tc>
          <w:tcPr>
            <w:tcW w:w="10349" w:type="dxa"/>
            <w:gridSpan w:val="2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:rsidR="00FC0129" w:rsidRPr="00E54587" w:rsidRDefault="00FC0129" w:rsidP="001D5C6D">
            <w:pPr>
              <w:pStyle w:val="a3"/>
              <w:jc w:val="center"/>
              <w:rPr>
                <w:b/>
                <w:caps/>
                <w:sz w:val="26"/>
                <w:szCs w:val="26"/>
              </w:rPr>
            </w:pPr>
            <w:r w:rsidRPr="00E54587">
              <w:rPr>
                <w:b/>
                <w:caps/>
                <w:sz w:val="26"/>
                <w:szCs w:val="26"/>
              </w:rPr>
              <w:t>КАРТА (ПЛАН)</w:t>
            </w:r>
          </w:p>
          <w:p w:rsidR="00FC0129" w:rsidRPr="00E54587" w:rsidRDefault="00FC0129" w:rsidP="001D5C6D">
            <w:pPr>
              <w:pStyle w:val="a3"/>
              <w:jc w:val="center"/>
              <w:rPr>
                <w:b/>
                <w:sz w:val="26"/>
                <w:szCs w:val="26"/>
                <w:u w:val="single"/>
              </w:rPr>
            </w:pPr>
            <w:r w:rsidRPr="00E54587">
              <w:rPr>
                <w:b/>
                <w:sz w:val="26"/>
                <w:szCs w:val="26"/>
                <w:u w:val="single"/>
              </w:rPr>
              <w:t xml:space="preserve">граница муниципального образования город Норильск Красноярского Края (уточнение местоположения) </w:t>
            </w:r>
          </w:p>
          <w:p w:rsidR="00FC0129" w:rsidRPr="00E54587" w:rsidRDefault="00FC0129" w:rsidP="001D5C6D">
            <w:pPr>
              <w:pStyle w:val="a3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 (наименование объекта землеустройства)</w:t>
            </w:r>
          </w:p>
        </w:tc>
      </w:tr>
      <w:tr w:rsidR="00FC0129" w:rsidRPr="00E54587" w:rsidTr="007C7424">
        <w:trPr>
          <w:cantSplit/>
          <w:tblHeader/>
        </w:trPr>
        <w:tc>
          <w:tcPr>
            <w:tcW w:w="10349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C0129" w:rsidRPr="00E54587" w:rsidRDefault="00FC0129" w:rsidP="001D5C6D">
            <w:pPr>
              <w:pStyle w:val="1"/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Титульный лист</w:t>
            </w:r>
          </w:p>
        </w:tc>
      </w:tr>
      <w:tr w:rsidR="007C7424" w:rsidRPr="00E54587" w:rsidTr="007C7424">
        <w:trPr>
          <w:cantSplit/>
          <w:trHeight w:val="461"/>
        </w:trPr>
        <w:tc>
          <w:tcPr>
            <w:tcW w:w="10349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7C7424" w:rsidRPr="00E54587" w:rsidRDefault="007C7424" w:rsidP="007C7424">
            <w:pPr>
              <w:pStyle w:val="1"/>
              <w:spacing w:before="120"/>
              <w:jc w:val="both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4. Информация о передаче карты (плана) объекта землеустройства в государственный фонд данных, полученных в результате проведения землеустройства:</w:t>
            </w:r>
          </w:p>
        </w:tc>
      </w:tr>
      <w:tr w:rsidR="007C7424" w:rsidRPr="00E54587" w:rsidTr="007C7424">
        <w:trPr>
          <w:cantSplit/>
          <w:trHeight w:val="461"/>
        </w:trPr>
        <w:tc>
          <w:tcPr>
            <w:tcW w:w="10349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7C7424" w:rsidRPr="00E54587" w:rsidRDefault="007C7424" w:rsidP="007C7424">
            <w:pPr>
              <w:pStyle w:val="1"/>
              <w:spacing w:before="120"/>
              <w:jc w:val="both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Регистрационный № </w:t>
            </w:r>
            <w:r w:rsidRPr="00E54587">
              <w:rPr>
                <w:sz w:val="26"/>
                <w:szCs w:val="26"/>
                <w:lang w:val="en-US"/>
              </w:rPr>
              <w:t>–</w:t>
            </w:r>
          </w:p>
        </w:tc>
      </w:tr>
      <w:tr w:rsidR="007C7424" w:rsidRPr="00E54587" w:rsidTr="007C7424">
        <w:trPr>
          <w:cantSplit/>
          <w:trHeight w:val="461"/>
        </w:trPr>
        <w:tc>
          <w:tcPr>
            <w:tcW w:w="10349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7C7424" w:rsidRPr="00E54587" w:rsidRDefault="007C7424" w:rsidP="007C7424">
            <w:pPr>
              <w:pStyle w:val="1"/>
              <w:spacing w:before="120"/>
              <w:jc w:val="both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 xml:space="preserve">Дата передачи     </w:t>
            </w:r>
            <w:r w:rsidRPr="00E54587">
              <w:rPr>
                <w:sz w:val="26"/>
                <w:szCs w:val="26"/>
                <w:lang w:val="en-US"/>
              </w:rPr>
              <w:t>11.11.2019</w:t>
            </w:r>
            <w:r w:rsidRPr="00E54587">
              <w:rPr>
                <w:sz w:val="26"/>
                <w:szCs w:val="26"/>
              </w:rPr>
              <w:t>г.</w:t>
            </w:r>
          </w:p>
        </w:tc>
      </w:tr>
      <w:tr w:rsidR="007C7424" w:rsidRPr="00E54587" w:rsidTr="007C7424">
        <w:trPr>
          <w:cantSplit/>
          <w:trHeight w:val="461"/>
        </w:trPr>
        <w:tc>
          <w:tcPr>
            <w:tcW w:w="10349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7C7424" w:rsidRPr="00E54587" w:rsidRDefault="007C7424" w:rsidP="007C7424">
            <w:pPr>
              <w:pStyle w:val="1"/>
              <w:spacing w:before="120"/>
              <w:jc w:val="center"/>
              <w:rPr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  <w:u w:val="single"/>
              </w:rPr>
              <w:t>–</w:t>
            </w:r>
          </w:p>
          <w:p w:rsidR="007C7424" w:rsidRPr="00E54587" w:rsidRDefault="007C7424" w:rsidP="007C7424">
            <w:pPr>
              <w:pStyle w:val="1"/>
              <w:spacing w:before="120"/>
              <w:jc w:val="center"/>
              <w:rPr>
                <w:i/>
                <w:sz w:val="26"/>
                <w:szCs w:val="26"/>
              </w:rPr>
            </w:pPr>
            <w:r w:rsidRPr="00E54587">
              <w:rPr>
                <w:i/>
                <w:sz w:val="26"/>
                <w:szCs w:val="26"/>
              </w:rPr>
              <w:t>(наименование органа (организации), осуществляющего хранение землеустроительной документации)</w:t>
            </w:r>
          </w:p>
          <w:p w:rsidR="007C7424" w:rsidRPr="00E54587" w:rsidRDefault="007C7424" w:rsidP="007C7424">
            <w:pPr>
              <w:pStyle w:val="1"/>
              <w:spacing w:before="120"/>
              <w:jc w:val="both"/>
              <w:rPr>
                <w:sz w:val="26"/>
                <w:szCs w:val="26"/>
              </w:rPr>
            </w:pPr>
          </w:p>
        </w:tc>
      </w:tr>
    </w:tbl>
    <w:p w:rsidR="00825602" w:rsidRPr="00E54587" w:rsidRDefault="00825602">
      <w:pPr>
        <w:rPr>
          <w:sz w:val="26"/>
          <w:szCs w:val="26"/>
        </w:rPr>
      </w:pPr>
    </w:p>
    <w:p w:rsidR="00825602" w:rsidRPr="00E54587" w:rsidRDefault="00096886">
      <w:pPr>
        <w:rPr>
          <w:sz w:val="26"/>
          <w:szCs w:val="26"/>
        </w:rPr>
      </w:pPr>
      <w:r w:rsidRPr="00E54587">
        <w:rPr>
          <w:sz w:val="26"/>
          <w:szCs w:val="26"/>
        </w:rPr>
        <w:br w:type="page"/>
      </w:r>
    </w:p>
    <w:p w:rsidR="00825602" w:rsidRPr="00E54587" w:rsidRDefault="00825602">
      <w:pPr>
        <w:rPr>
          <w:sz w:val="26"/>
          <w:szCs w:val="26"/>
        </w:rPr>
        <w:sectPr w:rsidR="00825602" w:rsidRPr="00E54587" w:rsidSect="001D5C6D">
          <w:headerReference w:type="default" r:id="rId10"/>
          <w:type w:val="continuous"/>
          <w:pgSz w:w="11906" w:h="16838"/>
          <w:pgMar w:top="1134" w:right="851" w:bottom="1134" w:left="1701" w:header="709" w:footer="850" w:gutter="0"/>
          <w:cols w:space="708"/>
          <w:docGrid w:linePitch="360"/>
        </w:sectPr>
      </w:pPr>
    </w:p>
    <w:tbl>
      <w:tblPr>
        <w:tblW w:w="10302" w:type="dxa"/>
        <w:tblInd w:w="-271" w:type="dxa"/>
        <w:tblBorders>
          <w:top w:val="double" w:sz="6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7807"/>
        <w:gridCol w:w="555"/>
        <w:gridCol w:w="1288"/>
      </w:tblGrid>
      <w:tr w:rsidR="001D5C6D" w:rsidRPr="00E54587" w:rsidTr="001D5C6D">
        <w:trPr>
          <w:trHeight w:val="454"/>
          <w:tblHeader/>
        </w:trPr>
        <w:tc>
          <w:tcPr>
            <w:tcW w:w="8459" w:type="dxa"/>
            <w:gridSpan w:val="2"/>
            <w:tcBorders>
              <w:top w:val="nil"/>
              <w:left w:val="nil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:rsidR="001D5C6D" w:rsidRPr="00E54587" w:rsidRDefault="001D5C6D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double" w:sz="6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</w:tcPr>
          <w:p w:rsidR="001D5C6D" w:rsidRPr="00E54587" w:rsidRDefault="00096886" w:rsidP="001D5C6D">
            <w:pPr>
              <w:snapToGrid w:val="0"/>
              <w:spacing w:after="40"/>
              <w:rPr>
                <w:b/>
                <w:caps/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Лист №</w:t>
            </w:r>
            <w:r w:rsidRPr="00E54587">
              <w:rPr>
                <w:sz w:val="26"/>
                <w:szCs w:val="26"/>
                <w:lang w:val="en-US"/>
              </w:rPr>
              <w:t xml:space="preserve"> </w:t>
            </w:r>
          </w:p>
        </w:tc>
      </w:tr>
      <w:tr w:rsidR="001D5C6D" w:rsidRPr="00E54587" w:rsidTr="001D5C6D">
        <w:tblPrEx>
          <w:tblCellMar>
            <w:left w:w="120" w:type="dxa"/>
            <w:right w:w="120" w:type="dxa"/>
          </w:tblCellMar>
        </w:tblPrEx>
        <w:trPr>
          <w:trHeight w:val="769"/>
          <w:tblHeader/>
        </w:trPr>
        <w:tc>
          <w:tcPr>
            <w:tcW w:w="10302" w:type="dxa"/>
            <w:gridSpan w:val="4"/>
            <w:tcBorders>
              <w:top w:val="double" w:sz="2" w:space="0" w:color="000000"/>
            </w:tcBorders>
            <w:shd w:val="clear" w:color="auto" w:fill="auto"/>
          </w:tcPr>
          <w:p w:rsidR="001D5C6D" w:rsidRPr="00E54587" w:rsidRDefault="00096886">
            <w:pPr>
              <w:snapToGrid w:val="0"/>
              <w:jc w:val="center"/>
              <w:rPr>
                <w:b/>
                <w:caps/>
                <w:sz w:val="26"/>
                <w:szCs w:val="26"/>
              </w:rPr>
            </w:pPr>
            <w:r w:rsidRPr="00E54587">
              <w:rPr>
                <w:b/>
                <w:caps/>
                <w:sz w:val="26"/>
                <w:szCs w:val="26"/>
              </w:rPr>
              <w:t>КАРТА (ПЛАН)</w:t>
            </w:r>
          </w:p>
          <w:p w:rsidR="001D5C6D" w:rsidRPr="00E54587" w:rsidRDefault="00096886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E54587">
              <w:rPr>
                <w:b/>
                <w:sz w:val="26"/>
                <w:szCs w:val="26"/>
                <w:u w:val="single"/>
              </w:rPr>
              <w:t>граница муниципального образования город Норильск Красноярского Края (уточнение местоположения)</w:t>
            </w:r>
          </w:p>
          <w:p w:rsidR="001D5C6D" w:rsidRPr="00E54587" w:rsidRDefault="00096886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(наименование объекта землеустройства)</w:t>
            </w:r>
          </w:p>
        </w:tc>
      </w:tr>
      <w:tr w:rsidR="001D5C6D" w:rsidRPr="00E54587" w:rsidTr="001D5C6D">
        <w:tblPrEx>
          <w:tblCellMar>
            <w:left w:w="120" w:type="dxa"/>
            <w:right w:w="120" w:type="dxa"/>
          </w:tblCellMar>
        </w:tblPrEx>
        <w:trPr>
          <w:trHeight w:val="373"/>
          <w:tblHeader/>
        </w:trPr>
        <w:tc>
          <w:tcPr>
            <w:tcW w:w="652" w:type="dxa"/>
            <w:shd w:val="clear" w:color="auto" w:fill="auto"/>
            <w:vAlign w:val="center"/>
          </w:tcPr>
          <w:p w:rsidR="001D5C6D" w:rsidRPr="00E54587" w:rsidRDefault="00096886">
            <w:pPr>
              <w:snapToGrid w:val="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8362" w:type="dxa"/>
            <w:gridSpan w:val="2"/>
            <w:shd w:val="clear" w:color="auto" w:fill="auto"/>
            <w:vAlign w:val="center"/>
          </w:tcPr>
          <w:p w:rsidR="001D5C6D" w:rsidRPr="00E54587" w:rsidRDefault="00096886">
            <w:pPr>
              <w:snapToGrid w:val="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Содержание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5C6D" w:rsidRPr="00E54587" w:rsidRDefault="00096886">
            <w:pPr>
              <w:snapToGrid w:val="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Номера листов</w:t>
            </w:r>
          </w:p>
        </w:tc>
      </w:tr>
      <w:tr w:rsidR="001D5C6D" w:rsidRPr="00E54587" w:rsidTr="001D5C6D">
        <w:tblPrEx>
          <w:tblCellMar>
            <w:left w:w="120" w:type="dxa"/>
            <w:right w:w="120" w:type="dxa"/>
          </w:tblCellMar>
        </w:tblPrEx>
        <w:trPr>
          <w:trHeight w:val="373"/>
        </w:trPr>
        <w:tc>
          <w:tcPr>
            <w:tcW w:w="652" w:type="dxa"/>
            <w:shd w:val="clear" w:color="auto" w:fill="auto"/>
            <w:vAlign w:val="center"/>
          </w:tcPr>
          <w:p w:rsidR="001D5C6D" w:rsidRPr="00E54587" w:rsidRDefault="00096886">
            <w:pPr>
              <w:snapToGrid w:val="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362" w:type="dxa"/>
            <w:gridSpan w:val="2"/>
            <w:shd w:val="clear" w:color="auto" w:fill="auto"/>
            <w:vAlign w:val="center"/>
          </w:tcPr>
          <w:p w:rsidR="001D5C6D" w:rsidRPr="00E54587" w:rsidRDefault="00096886">
            <w:pPr>
              <w:snapToGrid w:val="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5C6D" w:rsidRPr="00E54587" w:rsidRDefault="00096886">
            <w:pPr>
              <w:snapToGrid w:val="0"/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3</w:t>
            </w:r>
          </w:p>
        </w:tc>
      </w:tr>
      <w:tr w:rsidR="001D5C6D" w:rsidRPr="00E54587" w:rsidTr="001D5C6D">
        <w:tblPrEx>
          <w:tblCellMar>
            <w:left w:w="120" w:type="dxa"/>
            <w:right w:w="120" w:type="dxa"/>
          </w:tblCellMar>
        </w:tblPrEx>
        <w:trPr>
          <w:trHeight w:val="373"/>
        </w:trPr>
        <w:tc>
          <w:tcPr>
            <w:tcW w:w="652" w:type="dxa"/>
            <w:shd w:val="clear" w:color="auto" w:fill="auto"/>
            <w:vAlign w:val="center"/>
          </w:tcPr>
          <w:p w:rsidR="001D5C6D" w:rsidRPr="00E54587" w:rsidRDefault="00096886" w:rsidP="001D5C6D">
            <w:pPr>
              <w:snapToGrid w:val="0"/>
              <w:spacing w:before="120" w:after="120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1.</w:t>
            </w:r>
          </w:p>
        </w:tc>
        <w:tc>
          <w:tcPr>
            <w:tcW w:w="8362" w:type="dxa"/>
            <w:gridSpan w:val="2"/>
            <w:shd w:val="clear" w:color="auto" w:fill="auto"/>
            <w:vAlign w:val="center"/>
          </w:tcPr>
          <w:p w:rsidR="001D5C6D" w:rsidRPr="00E54587" w:rsidRDefault="00096886">
            <w:pPr>
              <w:snapToGrid w:val="0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Основания для проведения землеустроительных работ и исходные данные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5C6D" w:rsidRPr="00E54587" w:rsidRDefault="0023167D">
            <w:pPr>
              <w:snapToGrid w:val="0"/>
              <w:spacing w:before="120" w:after="120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</w:t>
            </w:r>
          </w:p>
        </w:tc>
      </w:tr>
      <w:tr w:rsidR="001D5C6D" w:rsidRPr="00E54587" w:rsidTr="001D5C6D">
        <w:tblPrEx>
          <w:tblCellMar>
            <w:left w:w="120" w:type="dxa"/>
            <w:right w:w="120" w:type="dxa"/>
          </w:tblCellMar>
        </w:tblPrEx>
        <w:trPr>
          <w:trHeight w:val="373"/>
        </w:trPr>
        <w:tc>
          <w:tcPr>
            <w:tcW w:w="652" w:type="dxa"/>
            <w:shd w:val="clear" w:color="auto" w:fill="auto"/>
            <w:vAlign w:val="center"/>
          </w:tcPr>
          <w:p w:rsidR="001D5C6D" w:rsidRPr="00E54587" w:rsidRDefault="00096886" w:rsidP="001D5C6D">
            <w:pPr>
              <w:snapToGrid w:val="0"/>
              <w:spacing w:before="120" w:after="120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2.</w:t>
            </w:r>
          </w:p>
        </w:tc>
        <w:tc>
          <w:tcPr>
            <w:tcW w:w="8362" w:type="dxa"/>
            <w:gridSpan w:val="2"/>
            <w:shd w:val="clear" w:color="auto" w:fill="auto"/>
            <w:vAlign w:val="center"/>
          </w:tcPr>
          <w:p w:rsidR="001D5C6D" w:rsidRPr="00E54587" w:rsidRDefault="00096886">
            <w:pPr>
              <w:snapToGrid w:val="0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Сведения об объекте землеустройства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5C6D" w:rsidRPr="00E54587" w:rsidRDefault="0023167D">
            <w:pPr>
              <w:snapToGrid w:val="0"/>
              <w:spacing w:before="120" w:after="120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</w:t>
            </w:r>
          </w:p>
        </w:tc>
      </w:tr>
      <w:tr w:rsidR="001D5C6D" w:rsidRPr="00E54587" w:rsidTr="001D5C6D">
        <w:tblPrEx>
          <w:tblCellMar>
            <w:left w:w="120" w:type="dxa"/>
            <w:right w:w="120" w:type="dxa"/>
          </w:tblCellMar>
        </w:tblPrEx>
        <w:trPr>
          <w:trHeight w:val="373"/>
        </w:trPr>
        <w:tc>
          <w:tcPr>
            <w:tcW w:w="652" w:type="dxa"/>
            <w:shd w:val="clear" w:color="auto" w:fill="auto"/>
            <w:vAlign w:val="center"/>
          </w:tcPr>
          <w:p w:rsidR="001D5C6D" w:rsidRPr="00E54587" w:rsidRDefault="00096886" w:rsidP="001D5C6D">
            <w:pPr>
              <w:snapToGrid w:val="0"/>
              <w:spacing w:before="120" w:after="120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3.</w:t>
            </w:r>
          </w:p>
        </w:tc>
        <w:tc>
          <w:tcPr>
            <w:tcW w:w="8362" w:type="dxa"/>
            <w:gridSpan w:val="2"/>
            <w:shd w:val="clear" w:color="auto" w:fill="auto"/>
            <w:vAlign w:val="center"/>
          </w:tcPr>
          <w:p w:rsidR="001D5C6D" w:rsidRPr="00E54587" w:rsidRDefault="00096886">
            <w:pPr>
              <w:snapToGrid w:val="0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Сведения о местоположении границ объекта землеустройства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5C6D" w:rsidRPr="00E54587" w:rsidRDefault="0023167D">
            <w:pPr>
              <w:snapToGrid w:val="0"/>
              <w:spacing w:before="120" w:after="120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</w:t>
            </w:r>
          </w:p>
        </w:tc>
      </w:tr>
      <w:tr w:rsidR="001D5C6D" w:rsidRPr="00E54587" w:rsidTr="001D5C6D">
        <w:tblPrEx>
          <w:tblCellMar>
            <w:left w:w="120" w:type="dxa"/>
            <w:right w:w="120" w:type="dxa"/>
          </w:tblCellMar>
        </w:tblPrEx>
        <w:trPr>
          <w:trHeight w:val="373"/>
        </w:trPr>
        <w:tc>
          <w:tcPr>
            <w:tcW w:w="652" w:type="dxa"/>
            <w:shd w:val="clear" w:color="auto" w:fill="auto"/>
            <w:vAlign w:val="center"/>
          </w:tcPr>
          <w:p w:rsidR="001D5C6D" w:rsidRPr="00E54587" w:rsidRDefault="00096886" w:rsidP="001D5C6D">
            <w:pPr>
              <w:snapToGrid w:val="0"/>
              <w:spacing w:before="120" w:after="120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4.</w:t>
            </w:r>
          </w:p>
        </w:tc>
        <w:tc>
          <w:tcPr>
            <w:tcW w:w="8362" w:type="dxa"/>
            <w:gridSpan w:val="2"/>
            <w:shd w:val="clear" w:color="auto" w:fill="auto"/>
            <w:vAlign w:val="center"/>
          </w:tcPr>
          <w:p w:rsidR="001D5C6D" w:rsidRPr="00E54587" w:rsidRDefault="00096886">
            <w:pPr>
              <w:snapToGrid w:val="0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Сведения о местоположении измененных (уточненных) границ объекта землеустройства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5C6D" w:rsidRPr="00E54587" w:rsidRDefault="0023167D">
            <w:pPr>
              <w:snapToGrid w:val="0"/>
              <w:spacing w:before="120" w:after="120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213</w:t>
            </w:r>
          </w:p>
        </w:tc>
      </w:tr>
      <w:tr w:rsidR="001D5C6D" w:rsidRPr="00E54587" w:rsidTr="001D5C6D">
        <w:tblPrEx>
          <w:tblCellMar>
            <w:left w:w="120" w:type="dxa"/>
            <w:right w:w="120" w:type="dxa"/>
          </w:tblCellMar>
        </w:tblPrEx>
        <w:trPr>
          <w:trHeight w:val="373"/>
        </w:trPr>
        <w:tc>
          <w:tcPr>
            <w:tcW w:w="652" w:type="dxa"/>
            <w:shd w:val="clear" w:color="auto" w:fill="auto"/>
            <w:vAlign w:val="center"/>
          </w:tcPr>
          <w:p w:rsidR="001D5C6D" w:rsidRPr="00E54587" w:rsidRDefault="00096886" w:rsidP="001D5C6D">
            <w:pPr>
              <w:snapToGrid w:val="0"/>
              <w:spacing w:before="120" w:after="120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5.</w:t>
            </w:r>
          </w:p>
        </w:tc>
        <w:tc>
          <w:tcPr>
            <w:tcW w:w="8362" w:type="dxa"/>
            <w:gridSpan w:val="2"/>
            <w:shd w:val="clear" w:color="auto" w:fill="auto"/>
            <w:vAlign w:val="center"/>
          </w:tcPr>
          <w:p w:rsidR="001D5C6D" w:rsidRPr="00E54587" w:rsidRDefault="00096886">
            <w:pPr>
              <w:snapToGrid w:val="0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План границ объекта землеустройства</w:t>
            </w:r>
          </w:p>
        </w:tc>
        <w:tc>
          <w:tcPr>
            <w:tcW w:w="1288" w:type="dxa"/>
            <w:shd w:val="clear" w:color="auto" w:fill="auto"/>
            <w:vAlign w:val="center"/>
          </w:tcPr>
          <w:p w:rsidR="001D5C6D" w:rsidRPr="00E54587" w:rsidRDefault="0023167D">
            <w:pPr>
              <w:snapToGrid w:val="0"/>
              <w:spacing w:before="120" w:after="120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217</w:t>
            </w:r>
          </w:p>
        </w:tc>
      </w:tr>
    </w:tbl>
    <w:p w:rsidR="00825602" w:rsidRPr="00E54587" w:rsidRDefault="00825602">
      <w:pPr>
        <w:rPr>
          <w:sz w:val="26"/>
          <w:szCs w:val="26"/>
        </w:rPr>
      </w:pPr>
    </w:p>
    <w:p w:rsidR="00825602" w:rsidRPr="00E54587" w:rsidRDefault="00096886">
      <w:pPr>
        <w:rPr>
          <w:sz w:val="26"/>
          <w:szCs w:val="26"/>
        </w:rPr>
      </w:pPr>
      <w:r w:rsidRPr="00E54587">
        <w:rPr>
          <w:sz w:val="26"/>
          <w:szCs w:val="26"/>
        </w:rPr>
        <w:br w:type="page"/>
      </w:r>
    </w:p>
    <w:p w:rsidR="00825602" w:rsidRPr="00E54587" w:rsidRDefault="00825602">
      <w:pPr>
        <w:rPr>
          <w:sz w:val="26"/>
          <w:szCs w:val="26"/>
        </w:rPr>
        <w:sectPr w:rsidR="00825602" w:rsidRPr="00E54587" w:rsidSect="001D5C6D">
          <w:headerReference w:type="default" r:id="rId11"/>
          <w:pgSz w:w="11906" w:h="16838"/>
          <w:pgMar w:top="1134" w:right="851" w:bottom="1134" w:left="1701" w:header="709" w:footer="720" w:gutter="0"/>
          <w:cols w:space="720"/>
          <w:docGrid w:linePitch="360"/>
        </w:sectPr>
      </w:pPr>
    </w:p>
    <w:p w:rsidR="001D5C6D" w:rsidRPr="00E54587" w:rsidRDefault="001D5C6D">
      <w:pPr>
        <w:rPr>
          <w:sz w:val="26"/>
          <w:szCs w:val="26"/>
        </w:rPr>
      </w:pPr>
    </w:p>
    <w:tbl>
      <w:tblPr>
        <w:tblW w:w="10349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961"/>
        <w:gridCol w:w="2835"/>
        <w:gridCol w:w="1843"/>
      </w:tblGrid>
      <w:tr w:rsidR="001D5C6D" w:rsidRPr="00E54587" w:rsidTr="001D5C6D">
        <w:trPr>
          <w:trHeight w:val="454"/>
          <w:tblHeader/>
        </w:trPr>
        <w:tc>
          <w:tcPr>
            <w:tcW w:w="8506" w:type="dxa"/>
            <w:gridSpan w:val="3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1D5C6D" w:rsidRPr="00E54587" w:rsidRDefault="001D5C6D" w:rsidP="001D5C6D">
            <w:pPr>
              <w:pStyle w:val="a3"/>
              <w:spacing w:before="60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1D5C6D" w:rsidRPr="00E54587" w:rsidRDefault="00096886" w:rsidP="001D5C6D">
            <w:pPr>
              <w:snapToGrid w:val="0"/>
              <w:spacing w:after="40"/>
              <w:rPr>
                <w:b/>
                <w:caps/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Лист №</w:t>
            </w:r>
          </w:p>
        </w:tc>
      </w:tr>
      <w:tr w:rsidR="001D5C6D" w:rsidRPr="00E54587" w:rsidTr="001D5C6D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0349" w:type="dxa"/>
            <w:gridSpan w:val="4"/>
            <w:vAlign w:val="center"/>
          </w:tcPr>
          <w:p w:rsidR="001D5C6D" w:rsidRPr="00E54587" w:rsidRDefault="00096886" w:rsidP="001D5C6D">
            <w:pPr>
              <w:jc w:val="center"/>
              <w:rPr>
                <w:b/>
                <w:caps/>
                <w:sz w:val="26"/>
                <w:szCs w:val="26"/>
              </w:rPr>
            </w:pPr>
            <w:r w:rsidRPr="00E54587">
              <w:rPr>
                <w:b/>
                <w:caps/>
                <w:sz w:val="26"/>
                <w:szCs w:val="26"/>
              </w:rPr>
              <w:t>КАРТА (ПЛАН)</w:t>
            </w:r>
          </w:p>
          <w:p w:rsidR="001D5C6D" w:rsidRPr="00E54587" w:rsidRDefault="00096886" w:rsidP="001D5C6D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E54587">
              <w:rPr>
                <w:b/>
                <w:sz w:val="26"/>
                <w:szCs w:val="26"/>
                <w:u w:val="single"/>
              </w:rPr>
              <w:t>граница муниципального образования город Норильск Красноярского Края (уточнение местоположения)</w:t>
            </w:r>
          </w:p>
          <w:p w:rsidR="001D5C6D" w:rsidRPr="00E54587" w:rsidRDefault="00096886" w:rsidP="001D5C6D">
            <w:pPr>
              <w:pStyle w:val="1"/>
              <w:spacing w:line="240" w:lineRule="atLeast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(наименование объекта землеустройства)</w:t>
            </w:r>
          </w:p>
        </w:tc>
      </w:tr>
      <w:tr w:rsidR="001D5C6D" w:rsidRPr="00E54587" w:rsidTr="001D5C6D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10349" w:type="dxa"/>
            <w:gridSpan w:val="4"/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Основания для проведения землеустроительных работ и исходные данные</w:t>
            </w:r>
          </w:p>
        </w:tc>
      </w:tr>
      <w:tr w:rsidR="001D5C6D" w:rsidRPr="00E54587" w:rsidTr="001D5C6D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10349" w:type="dxa"/>
            <w:gridSpan w:val="4"/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Перечень документов</w:t>
            </w:r>
          </w:p>
        </w:tc>
      </w:tr>
      <w:tr w:rsidR="001D5C6D" w:rsidRPr="00E54587" w:rsidTr="001D5C6D">
        <w:trPr>
          <w:trHeight w:val="246"/>
        </w:trPr>
        <w:tc>
          <w:tcPr>
            <w:tcW w:w="710" w:type="dxa"/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961" w:type="dxa"/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Наименование и реквизиты документа</w:t>
            </w:r>
          </w:p>
        </w:tc>
        <w:tc>
          <w:tcPr>
            <w:tcW w:w="4678" w:type="dxa"/>
            <w:gridSpan w:val="2"/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Сведения об органе (организации), подготовившем или принявшем документ</w:t>
            </w:r>
          </w:p>
        </w:tc>
      </w:tr>
      <w:tr w:rsidR="001D5C6D" w:rsidRPr="00E54587" w:rsidTr="001D5C6D">
        <w:trPr>
          <w:trHeight w:val="243"/>
        </w:trPr>
        <w:tc>
          <w:tcPr>
            <w:tcW w:w="710" w:type="dxa"/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961" w:type="dxa"/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678" w:type="dxa"/>
            <w:gridSpan w:val="2"/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3</w:t>
            </w:r>
          </w:p>
        </w:tc>
      </w:tr>
      <w:tr w:rsidR="001D5C6D" w:rsidRPr="00E54587" w:rsidTr="001D5C6D">
        <w:trPr>
          <w:trHeight w:val="243"/>
        </w:trPr>
        <w:tc>
          <w:tcPr>
            <w:tcW w:w="710" w:type="dxa"/>
          </w:tcPr>
          <w:p w:rsidR="001D5C6D" w:rsidRPr="00E54587" w:rsidRDefault="001D5C6D" w:rsidP="001D5C6D">
            <w:pPr>
              <w:pStyle w:val="1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1D5C6D" w:rsidRPr="00E54587" w:rsidRDefault="00096886" w:rsidP="001D5C6D">
            <w:pPr>
              <w:pStyle w:val="a9"/>
              <w:spacing w:after="0"/>
              <w:rPr>
                <w:sz w:val="26"/>
                <w:szCs w:val="26"/>
              </w:rPr>
            </w:pPr>
            <w:r w:rsidRPr="00E54587">
              <w:rPr>
                <w:bCs/>
                <w:sz w:val="26"/>
                <w:szCs w:val="26"/>
              </w:rPr>
              <w:t>Закон Красноярского края "Об установлении границ Муниципального образования город Норильск" №13-1102 от 27.12.2000</w:t>
            </w:r>
          </w:p>
        </w:tc>
        <w:tc>
          <w:tcPr>
            <w:tcW w:w="4678" w:type="dxa"/>
            <w:gridSpan w:val="2"/>
          </w:tcPr>
          <w:p w:rsidR="001D5C6D" w:rsidRPr="00E54587" w:rsidRDefault="00096886" w:rsidP="001D5C6D">
            <w:pPr>
              <w:pStyle w:val="1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  <w:lang w:val="en-US"/>
              </w:rPr>
              <w:t>Законодательное собрание Красноярского края</w:t>
            </w:r>
          </w:p>
        </w:tc>
      </w:tr>
      <w:tr w:rsidR="001D5C6D" w:rsidRPr="00E54587" w:rsidTr="001D5C6D">
        <w:trPr>
          <w:trHeight w:val="243"/>
        </w:trPr>
        <w:tc>
          <w:tcPr>
            <w:tcW w:w="710" w:type="dxa"/>
          </w:tcPr>
          <w:p w:rsidR="001D5C6D" w:rsidRPr="00E54587" w:rsidRDefault="001D5C6D" w:rsidP="001D5C6D">
            <w:pPr>
              <w:pStyle w:val="1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1D5C6D" w:rsidRPr="00E54587" w:rsidRDefault="00096886" w:rsidP="001D5C6D">
            <w:pPr>
              <w:pStyle w:val="a9"/>
              <w:spacing w:after="0"/>
              <w:rPr>
                <w:sz w:val="26"/>
                <w:szCs w:val="26"/>
                <w:lang w:val="en-US"/>
              </w:rPr>
            </w:pPr>
            <w:r w:rsidRPr="00E54587">
              <w:rPr>
                <w:bCs/>
                <w:sz w:val="26"/>
                <w:szCs w:val="26"/>
              </w:rPr>
              <w:t>Государственный контракт на проведение землеустроительных работ по изменению (уточнению) описания местоположения границ муниципального образования № Ф.2019.468532 от 30.07.2019</w:t>
            </w:r>
          </w:p>
        </w:tc>
        <w:tc>
          <w:tcPr>
            <w:tcW w:w="4678" w:type="dxa"/>
            <w:gridSpan w:val="2"/>
          </w:tcPr>
          <w:p w:rsidR="001D5C6D" w:rsidRPr="00E54587" w:rsidRDefault="00096886" w:rsidP="001D5C6D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Агентство по управлению государственным имуществом Красноярского края</w:t>
            </w:r>
          </w:p>
        </w:tc>
      </w:tr>
      <w:tr w:rsidR="001D5C6D" w:rsidRPr="00E54587" w:rsidTr="001D5C6D">
        <w:trPr>
          <w:trHeight w:val="243"/>
        </w:trPr>
        <w:tc>
          <w:tcPr>
            <w:tcW w:w="710" w:type="dxa"/>
          </w:tcPr>
          <w:p w:rsidR="001D5C6D" w:rsidRPr="00E54587" w:rsidRDefault="001D5C6D" w:rsidP="001D5C6D">
            <w:pPr>
              <w:pStyle w:val="1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1D5C6D" w:rsidRPr="00E54587" w:rsidRDefault="00096886" w:rsidP="001D5C6D">
            <w:pPr>
              <w:pStyle w:val="a9"/>
              <w:spacing w:after="0"/>
              <w:rPr>
                <w:sz w:val="26"/>
                <w:szCs w:val="26"/>
              </w:rPr>
            </w:pPr>
            <w:r w:rsidRPr="00E54587">
              <w:rPr>
                <w:bCs/>
                <w:sz w:val="26"/>
                <w:szCs w:val="26"/>
              </w:rPr>
              <w:t>Цифровая топографическая картооснова №5973/2019/ДПП от 17.09.2019, масштаб 1:25000, создано 01.01.2017, обновлено 01.01.2017</w:t>
            </w:r>
          </w:p>
        </w:tc>
        <w:tc>
          <w:tcPr>
            <w:tcW w:w="4678" w:type="dxa"/>
            <w:gridSpan w:val="2"/>
          </w:tcPr>
          <w:p w:rsidR="001D5C6D" w:rsidRPr="00E54587" w:rsidRDefault="00096886" w:rsidP="001D5C6D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ФГБУ «Центр геодезии, картографии и ИПД»</w:t>
            </w:r>
          </w:p>
        </w:tc>
      </w:tr>
    </w:tbl>
    <w:p w:rsidR="00825602" w:rsidRPr="00E54587" w:rsidRDefault="00825602">
      <w:pPr>
        <w:rPr>
          <w:sz w:val="26"/>
          <w:szCs w:val="26"/>
        </w:rPr>
      </w:pPr>
    </w:p>
    <w:p w:rsidR="00825602" w:rsidRPr="00E54587" w:rsidRDefault="00096886">
      <w:pPr>
        <w:rPr>
          <w:sz w:val="26"/>
          <w:szCs w:val="26"/>
        </w:rPr>
      </w:pPr>
      <w:r w:rsidRPr="00E54587">
        <w:rPr>
          <w:sz w:val="26"/>
          <w:szCs w:val="26"/>
        </w:rPr>
        <w:br w:type="page"/>
      </w:r>
    </w:p>
    <w:p w:rsidR="00825602" w:rsidRPr="00E54587" w:rsidRDefault="00825602">
      <w:pPr>
        <w:rPr>
          <w:sz w:val="26"/>
          <w:szCs w:val="26"/>
        </w:rPr>
        <w:sectPr w:rsidR="00825602" w:rsidRPr="00E54587" w:rsidSect="001D5C6D">
          <w:headerReference w:type="default" r:id="rId12"/>
          <w:footerReference w:type="even" r:id="rId13"/>
          <w:footerReference w:type="default" r:id="rId14"/>
          <w:pgSz w:w="11906" w:h="16838" w:code="9"/>
          <w:pgMar w:top="1134" w:right="851" w:bottom="1134" w:left="1701" w:header="709" w:footer="709" w:gutter="0"/>
          <w:cols w:space="398"/>
          <w:docGrid w:linePitch="360"/>
        </w:sectPr>
      </w:pPr>
    </w:p>
    <w:p w:rsidR="001D5C6D" w:rsidRPr="00E54587" w:rsidRDefault="001D5C6D">
      <w:pPr>
        <w:rPr>
          <w:sz w:val="26"/>
          <w:szCs w:val="26"/>
        </w:rPr>
      </w:pPr>
    </w:p>
    <w:tbl>
      <w:tblPr>
        <w:tblW w:w="1034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2"/>
        <w:gridCol w:w="4253"/>
        <w:gridCol w:w="3401"/>
        <w:gridCol w:w="1843"/>
      </w:tblGrid>
      <w:tr w:rsidR="001D5C6D" w:rsidRPr="00E54587" w:rsidTr="001D5C6D">
        <w:trPr>
          <w:trHeight w:val="471"/>
          <w:tblHeader/>
        </w:trPr>
        <w:tc>
          <w:tcPr>
            <w:tcW w:w="8506" w:type="dxa"/>
            <w:gridSpan w:val="3"/>
            <w:tcBorders>
              <w:bottom w:val="double" w:sz="4" w:space="0" w:color="auto"/>
              <w:right w:val="double" w:sz="4" w:space="0" w:color="auto"/>
            </w:tcBorders>
          </w:tcPr>
          <w:p w:rsidR="001D5C6D" w:rsidRPr="00E54587" w:rsidRDefault="001D5C6D" w:rsidP="001D5C6D">
            <w:pPr>
              <w:pStyle w:val="a3"/>
              <w:spacing w:before="60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D5C6D" w:rsidRPr="00E54587" w:rsidRDefault="00096886" w:rsidP="001D5C6D">
            <w:pPr>
              <w:snapToGrid w:val="0"/>
              <w:spacing w:after="40"/>
              <w:rPr>
                <w:b/>
                <w:caps/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Лист №</w:t>
            </w:r>
          </w:p>
        </w:tc>
      </w:tr>
      <w:tr w:rsidR="001D5C6D" w:rsidRPr="00E54587" w:rsidTr="001D5C6D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0349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D5C6D" w:rsidRPr="00E54587" w:rsidRDefault="00096886" w:rsidP="001D5C6D">
            <w:pPr>
              <w:jc w:val="center"/>
              <w:rPr>
                <w:b/>
                <w:caps/>
                <w:sz w:val="26"/>
                <w:szCs w:val="26"/>
              </w:rPr>
            </w:pPr>
            <w:r w:rsidRPr="00E54587">
              <w:rPr>
                <w:b/>
                <w:caps/>
                <w:sz w:val="26"/>
                <w:szCs w:val="26"/>
              </w:rPr>
              <w:t>КАРТА (ПЛАН)</w:t>
            </w:r>
          </w:p>
          <w:p w:rsidR="001D5C6D" w:rsidRPr="00E54587" w:rsidRDefault="00096886" w:rsidP="001D5C6D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E54587">
              <w:rPr>
                <w:b/>
                <w:sz w:val="26"/>
                <w:szCs w:val="26"/>
                <w:u w:val="single"/>
              </w:rPr>
              <w:t>граница муниципального образования город Норильск Красноярского Края (уточнение местоположения)</w:t>
            </w:r>
          </w:p>
          <w:p w:rsidR="001D5C6D" w:rsidRPr="00E54587" w:rsidRDefault="00096886" w:rsidP="001D5C6D">
            <w:pPr>
              <w:pStyle w:val="1"/>
              <w:spacing w:line="240" w:lineRule="atLeast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(наименование объекта землеустройства)</w:t>
            </w:r>
          </w:p>
        </w:tc>
      </w:tr>
      <w:tr w:rsidR="001D5C6D" w:rsidRPr="00E54587" w:rsidTr="001D5C6D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10349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Сведения об объекте землеустройства</w:t>
            </w:r>
          </w:p>
        </w:tc>
      </w:tr>
      <w:tr w:rsidR="001D5C6D" w:rsidRPr="00E54587" w:rsidTr="001D5C6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6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Характеристики объекта землеустройства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Описание характеристик</w:t>
            </w:r>
          </w:p>
        </w:tc>
      </w:tr>
      <w:tr w:rsidR="001D5C6D" w:rsidRPr="00E54587" w:rsidTr="001D5C6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3</w:t>
            </w:r>
          </w:p>
        </w:tc>
      </w:tr>
      <w:tr w:rsidR="001D5C6D" w:rsidRPr="00E54587" w:rsidTr="001D5C6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D" w:rsidRPr="00E54587" w:rsidRDefault="00096886" w:rsidP="001D5C6D">
            <w:pPr>
              <w:pStyle w:val="1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D" w:rsidRPr="00E54587" w:rsidRDefault="00096886" w:rsidP="001D5C6D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Местоположение объекта землеустройства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5C6D" w:rsidRPr="00E54587" w:rsidRDefault="00096886" w:rsidP="001D5C6D">
            <w:pPr>
              <w:pStyle w:val="1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  <w:lang w:val="en-US"/>
              </w:rPr>
              <w:t>663300, Красноярский край, Норильск г</w:t>
            </w:r>
          </w:p>
        </w:tc>
      </w:tr>
      <w:tr w:rsidR="001D5C6D" w:rsidRPr="00E54587" w:rsidTr="001D5C6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D" w:rsidRPr="00E54587" w:rsidRDefault="00096886" w:rsidP="001D5C6D">
            <w:pPr>
              <w:pStyle w:val="1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Площадь объекта землеустройства ± величина погрешности определения площади</w:t>
            </w:r>
            <w:r w:rsidRPr="00E54587">
              <w:rPr>
                <w:b/>
                <w:sz w:val="26"/>
                <w:szCs w:val="26"/>
              </w:rPr>
              <w:t xml:space="preserve"> </w:t>
            </w:r>
            <w:r w:rsidRPr="00E54587">
              <w:rPr>
                <w:sz w:val="26"/>
                <w:szCs w:val="26"/>
              </w:rPr>
              <w:t>(</w:t>
            </w:r>
            <w:r w:rsidRPr="00E54587">
              <w:rPr>
                <w:b/>
                <w:sz w:val="26"/>
                <w:szCs w:val="26"/>
              </w:rPr>
              <w:t xml:space="preserve">Р </w:t>
            </w:r>
            <w:r w:rsidRPr="00E54587">
              <w:rPr>
                <w:sz w:val="26"/>
                <w:szCs w:val="26"/>
              </w:rPr>
              <w:t xml:space="preserve">± </w:t>
            </w:r>
            <w:r w:rsidRPr="00E54587">
              <w:rPr>
                <w:b/>
                <w:sz w:val="26"/>
                <w:szCs w:val="26"/>
              </w:rPr>
              <w:t>ΔР</w:t>
            </w:r>
            <w:r w:rsidRPr="00E54587">
              <w:rPr>
                <w:sz w:val="26"/>
                <w:szCs w:val="26"/>
              </w:rPr>
              <w:t>)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  <w:lang w:val="en-US"/>
              </w:rPr>
              <w:t>450889.41 га ± 370.35 га</w:t>
            </w:r>
          </w:p>
        </w:tc>
      </w:tr>
      <w:tr w:rsidR="001D5C6D" w:rsidRPr="00E54587" w:rsidTr="001D5C6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852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5C6D" w:rsidRPr="00E54587" w:rsidRDefault="00096886" w:rsidP="001D5C6D">
            <w:pPr>
              <w:pStyle w:val="1"/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5C6D" w:rsidRPr="00E54587" w:rsidRDefault="00096886" w:rsidP="001D5C6D">
            <w:pPr>
              <w:pStyle w:val="1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Иные характеристики объекта землеустройства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1D5C6D" w:rsidRPr="00E54587" w:rsidRDefault="00096886" w:rsidP="001D5C6D">
            <w:pPr>
              <w:pStyle w:val="1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  <w:lang w:val="en-US"/>
              </w:rPr>
              <w:t>–</w:t>
            </w:r>
          </w:p>
        </w:tc>
      </w:tr>
    </w:tbl>
    <w:p w:rsidR="00825602" w:rsidRPr="00E54587" w:rsidRDefault="00825602">
      <w:pPr>
        <w:rPr>
          <w:sz w:val="26"/>
          <w:szCs w:val="26"/>
        </w:rPr>
      </w:pPr>
    </w:p>
    <w:p w:rsidR="00825602" w:rsidRPr="00E54587" w:rsidRDefault="00096886">
      <w:pPr>
        <w:rPr>
          <w:sz w:val="26"/>
          <w:szCs w:val="26"/>
        </w:rPr>
      </w:pPr>
      <w:r w:rsidRPr="00E54587">
        <w:rPr>
          <w:sz w:val="26"/>
          <w:szCs w:val="26"/>
        </w:rPr>
        <w:br w:type="page"/>
      </w:r>
    </w:p>
    <w:p w:rsidR="00825602" w:rsidRPr="00E54587" w:rsidRDefault="00825602">
      <w:pPr>
        <w:rPr>
          <w:sz w:val="26"/>
          <w:szCs w:val="26"/>
        </w:rPr>
        <w:sectPr w:rsidR="00825602" w:rsidRPr="00E54587" w:rsidSect="001D5C6D">
          <w:headerReference w:type="default" r:id="rId15"/>
          <w:footerReference w:type="even" r:id="rId16"/>
          <w:footerReference w:type="default" r:id="rId17"/>
          <w:pgSz w:w="11906" w:h="16838" w:code="9"/>
          <w:pgMar w:top="1134" w:right="851" w:bottom="1134" w:left="1701" w:header="709" w:footer="709" w:gutter="0"/>
          <w:cols w:space="398"/>
          <w:docGrid w:linePitch="360"/>
        </w:sectPr>
      </w:pPr>
    </w:p>
    <w:p w:rsidR="001D5C6D" w:rsidRPr="00E54587" w:rsidRDefault="001D5C6D">
      <w:pPr>
        <w:rPr>
          <w:sz w:val="26"/>
          <w:szCs w:val="26"/>
        </w:rPr>
      </w:pPr>
    </w:p>
    <w:tbl>
      <w:tblPr>
        <w:tblW w:w="10349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363"/>
        <w:gridCol w:w="196"/>
        <w:gridCol w:w="1559"/>
        <w:gridCol w:w="1418"/>
        <w:gridCol w:w="2268"/>
        <w:gridCol w:w="1843"/>
      </w:tblGrid>
      <w:tr w:rsidR="001D5C6D" w:rsidRPr="00E54587" w:rsidTr="001D5C6D">
        <w:trPr>
          <w:trHeight w:val="471"/>
          <w:tblHeader/>
        </w:trPr>
        <w:tc>
          <w:tcPr>
            <w:tcW w:w="8506" w:type="dxa"/>
            <w:gridSpan w:val="6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1D5C6D" w:rsidRPr="00E54587" w:rsidRDefault="001D5C6D" w:rsidP="001D5C6D">
            <w:pPr>
              <w:pStyle w:val="a3"/>
              <w:spacing w:before="60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double" w:sz="4" w:space="0" w:color="auto"/>
              <w:bottom w:val="double" w:sz="4" w:space="0" w:color="auto"/>
            </w:tcBorders>
          </w:tcPr>
          <w:p w:rsidR="001D5C6D" w:rsidRPr="00E54587" w:rsidRDefault="00096886" w:rsidP="001D5C6D">
            <w:pPr>
              <w:snapToGrid w:val="0"/>
              <w:spacing w:after="40"/>
              <w:rPr>
                <w:b/>
                <w:caps/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Лист №</w:t>
            </w:r>
          </w:p>
        </w:tc>
      </w:tr>
      <w:tr w:rsidR="001D5C6D" w:rsidRPr="00E54587" w:rsidTr="001D5C6D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0349" w:type="dxa"/>
            <w:gridSpan w:val="7"/>
            <w:vAlign w:val="center"/>
          </w:tcPr>
          <w:p w:rsidR="001D5C6D" w:rsidRPr="00E54587" w:rsidRDefault="00096886" w:rsidP="001D5C6D">
            <w:pPr>
              <w:jc w:val="center"/>
              <w:rPr>
                <w:b/>
                <w:caps/>
                <w:sz w:val="26"/>
                <w:szCs w:val="26"/>
              </w:rPr>
            </w:pPr>
            <w:r w:rsidRPr="00E54587">
              <w:rPr>
                <w:b/>
                <w:caps/>
                <w:sz w:val="26"/>
                <w:szCs w:val="26"/>
              </w:rPr>
              <w:t>КАРТА (ПЛАН)</w:t>
            </w:r>
          </w:p>
          <w:p w:rsidR="001D5C6D" w:rsidRPr="00E54587" w:rsidRDefault="00096886" w:rsidP="001D5C6D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E54587">
              <w:rPr>
                <w:b/>
                <w:sz w:val="26"/>
                <w:szCs w:val="26"/>
                <w:u w:val="single"/>
              </w:rPr>
              <w:t>граница муниципального образования город Норильск Красноярского Края (уточнение местоположения)</w:t>
            </w:r>
          </w:p>
          <w:p w:rsidR="001D5C6D" w:rsidRPr="00E54587" w:rsidRDefault="00096886" w:rsidP="001D5C6D">
            <w:pPr>
              <w:pStyle w:val="1"/>
              <w:spacing w:line="240" w:lineRule="atLeast"/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(наименование объекта землеустройства)</w:t>
            </w:r>
          </w:p>
        </w:tc>
      </w:tr>
      <w:tr w:rsidR="001D5C6D" w:rsidRPr="00E54587" w:rsidTr="001D5C6D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10349" w:type="dxa"/>
            <w:gridSpan w:val="7"/>
            <w:tcBorders>
              <w:bottom w:val="double" w:sz="4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Сведения о местоположении границ объекта землеустройства</w:t>
            </w:r>
          </w:p>
        </w:tc>
      </w:tr>
      <w:tr w:rsidR="001D5C6D" w:rsidRPr="00E54587" w:rsidTr="001D5C6D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49" w:type="dxa"/>
            <w:gridSpan w:val="7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 xml:space="preserve">1. Система координат </w:t>
            </w:r>
            <w:r w:rsidRPr="00E54587">
              <w:rPr>
                <w:b/>
                <w:sz w:val="26"/>
                <w:szCs w:val="26"/>
                <w:u w:val="single"/>
              </w:rPr>
              <w:t>МСК 165, зона 2</w:t>
            </w:r>
          </w:p>
        </w:tc>
      </w:tr>
      <w:tr w:rsidR="001D5C6D" w:rsidRPr="00E54587" w:rsidTr="001D5C6D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49" w:type="dxa"/>
            <w:gridSpan w:val="7"/>
            <w:tcBorders>
              <w:top w:val="double" w:sz="4" w:space="0" w:color="auto"/>
              <w:bottom w:val="double" w:sz="4" w:space="0" w:color="auto"/>
            </w:tcBorders>
          </w:tcPr>
          <w:p w:rsidR="001D5C6D" w:rsidRPr="00E54587" w:rsidRDefault="00096886">
            <w:pPr>
              <w:rPr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2. Сведения о характерных точках границ объекта землеустройства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vMerge w:val="restart"/>
            <w:tcBorders>
              <w:top w:val="double" w:sz="4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Обозначение</w:t>
            </w:r>
          </w:p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характерных точек границ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Координаты, м</w:t>
            </w:r>
          </w:p>
        </w:tc>
        <w:tc>
          <w:tcPr>
            <w:tcW w:w="3686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Метод определения координат и средняя квадратическая погрешность положения характерной точки (М</w:t>
            </w:r>
            <w:r w:rsidRPr="00E54587">
              <w:rPr>
                <w:b/>
                <w:sz w:val="26"/>
                <w:szCs w:val="26"/>
                <w:vertAlign w:val="subscript"/>
                <w:lang w:val="en-US"/>
              </w:rPr>
              <w:t>t</w:t>
            </w:r>
            <w:r w:rsidRPr="00E54587">
              <w:rPr>
                <w:b/>
                <w:sz w:val="26"/>
                <w:szCs w:val="26"/>
              </w:rPr>
              <w:t>), м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Описание закрепления точки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vMerge/>
            <w:vAlign w:val="center"/>
          </w:tcPr>
          <w:p w:rsidR="001D5C6D" w:rsidRPr="00E54587" w:rsidRDefault="001D5C6D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D5C6D" w:rsidRPr="00E54587" w:rsidRDefault="00096886" w:rsidP="001D5C6D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Х</w:t>
            </w:r>
          </w:p>
        </w:tc>
        <w:tc>
          <w:tcPr>
            <w:tcW w:w="1559" w:type="dxa"/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  <w:lang w:val="en-US"/>
              </w:rPr>
            </w:pPr>
            <w:r w:rsidRPr="00E54587">
              <w:rPr>
                <w:b/>
                <w:sz w:val="26"/>
                <w:szCs w:val="26"/>
                <w:lang w:val="en-US"/>
              </w:rPr>
              <w:t>Y</w:t>
            </w:r>
          </w:p>
        </w:tc>
        <w:tc>
          <w:tcPr>
            <w:tcW w:w="3686" w:type="dxa"/>
            <w:gridSpan w:val="2"/>
            <w:vMerge/>
            <w:vAlign w:val="center"/>
          </w:tcPr>
          <w:p w:rsidR="001D5C6D" w:rsidRPr="00E54587" w:rsidRDefault="001D5C6D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vAlign w:val="center"/>
          </w:tcPr>
          <w:p w:rsidR="001D5C6D" w:rsidRPr="00E54587" w:rsidRDefault="001D5C6D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bottom w:val="single" w:sz="6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559" w:type="dxa"/>
            <w:gridSpan w:val="2"/>
            <w:tcBorders>
              <w:bottom w:val="single" w:sz="6" w:space="0" w:color="auto"/>
            </w:tcBorders>
            <w:vAlign w:val="center"/>
          </w:tcPr>
          <w:p w:rsidR="001D5C6D" w:rsidRPr="00E54587" w:rsidRDefault="00096886" w:rsidP="001D5C6D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  <w:lang w:val="en-US"/>
              </w:rPr>
            </w:pPr>
            <w:r w:rsidRPr="00E54587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3686" w:type="dxa"/>
            <w:gridSpan w:val="2"/>
            <w:tcBorders>
              <w:bottom w:val="single" w:sz="6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b/>
                <w:sz w:val="26"/>
                <w:szCs w:val="26"/>
                <w:lang w:val="en-US"/>
              </w:rPr>
            </w:pPr>
            <w:r w:rsidRPr="00E54587">
              <w:rPr>
                <w:b/>
                <w:sz w:val="26"/>
                <w:szCs w:val="26"/>
                <w:lang w:val="en-US"/>
              </w:rPr>
              <w:t>5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Граница1(1)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2064135.76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132945.51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2064125.76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132980.51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2064110.76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133005.51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2064105.75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133015.51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2064085.76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133025.51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2064075.76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133040.51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2064060.76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133050.52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2064045.76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133070.51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2064035.75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133085.51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2064020.75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2064005.76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133130.52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2063995.75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2063975.75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2063965.76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133170.52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2063945.75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2063930.75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2063915.75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2063895.75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2063885.76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2063870.75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2063865.75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2063855.75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2063855.76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2063835.76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2063825.75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133150.50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2063810.76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2063795.76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2063785.75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2063760.75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2063740.75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2063730.76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133175.51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2063720.76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133175.50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2063705.76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2063685.75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2063675.75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133170.50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133175.51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2063645.76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133175.50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2063625.76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133185.50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2063605.75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133190.50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2063590.76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133195.50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2063575.76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2063555.76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133190.50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2063540.76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133185.50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2063525.75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133185.50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2063500.75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133180.50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2063480.76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133180.50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2063460.75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133180.49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2063425.75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133180.50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2063405.76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133175.50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2063385.76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133175.49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2063360.75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133170.49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2063335.75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2063315.75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2063305.75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133155.50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2063285.75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133145.50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2063275.75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133140.49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2063265.75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133135.50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2063250.75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133135.49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2063235.76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133135.49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2063225.76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133130.49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2063215.76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133125.49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2063195.76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133120.49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2063180.76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133120.49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2063165.75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133120.49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2063150.75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133120.50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2063140.76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133130.49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2063120.76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133145.49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2063110.76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133145.49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2063090.75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133150.48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2063075.75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2063065.76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133170.49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2063060.75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133185.49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2063055.76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133195.49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2063050.75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133205.49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2063055.76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133215.49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2063060.75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133230.48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2063060.76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133245.49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2063063.76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133251.45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2063060.75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133260.49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2063050.75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133275.49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2063030.75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133285.49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2063025.75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133285.49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2063020.75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133285.49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2063015.75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133280.48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2063010.75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133280.49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2063010.76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133270.49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2062995.76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133265.48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2062990.75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133270.49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2062970.75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133270.48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2062958.68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133272.82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2062955.75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133280.49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2062955.75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133295.48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2062955.75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133310.48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2062960.75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133315.49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2062970.75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133325.48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2062975.75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133340.49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2062975.75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133350.49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2062975.75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133360.49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2062960.75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133360.48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2062945.75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133365.49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2062930.75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133365.48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2062905.75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133360.49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2062890.75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133360.48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2062875.75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133360.49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2062860.75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133360.48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2062835.75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133350.48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2062810.75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133345.48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2062790.75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133335.48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2062787.18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133332.87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2062770.75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133335.48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2062750.75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133330.48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2062735.75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133330.48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2062720.75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133330.48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2062715.75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133335.48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2062705.75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133345.48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116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2062690.75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133350.48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2062675.75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133350.48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2062660.75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133355.48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2062635.75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133355.47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2062620.75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133355.48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2062605.75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133360.47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2062590.75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133370.48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2062575.75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133385.47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2062560.75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133410.47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2062545.75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133425.48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2062525.75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133435.47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2062505.74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133450.47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2062500.75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133455.47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2062480.75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133455.48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2062470.75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133450.47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2062465.75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133440.48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2062445.75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133445.47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2062420.75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133475.47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2062405.75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133500.47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2062389.98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133519.55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136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2062390.74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133525.47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2062385.75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133560.47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2062370.74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133595.47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2062355.74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133635.47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2062340.74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133675.47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2062320.74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133730.47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2062320.74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133755.47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2062305.74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133795.46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2062300.73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133825.47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2062285.74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133860.47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2062280.74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133880.47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2062270.73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133910.47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2062260.74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133945.47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2062250.74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133970.47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2062235.73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134000.47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2062225.73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134040.47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2062215.73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134070.47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2062205.73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134100.47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2062195.73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134120.47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2062180.73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134150.47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156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2062170.73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134185.47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2062155.73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134215.47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2062145.73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134245.47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2062130.73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134275.46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2062125.73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134300.47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2062105.73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134320.46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2062105.73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134340.46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2062105.72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134355.47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2062100.72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134370.47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2062100.72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134395.46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2062100.72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134415.46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2062090.72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134445.46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2062080.72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134465.46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2062070.72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134480.46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2062065.73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134495.46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2062050.72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134515.46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2062045.72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134540.46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2062030.72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134565.46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2062025.72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134590.46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2062010.72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134590.46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176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2062000.72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134595.46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2061980.71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134610.46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2061970.72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134615.46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2061960.72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134615.46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2061955.72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134620.46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2061945.72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134625.46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2061940.72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134635.46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2061940.71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134645.46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2061930.72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134650.46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2061920.72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134650.45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2061915.72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134655.46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2061900.72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134660.46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2061890.72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134660.45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2061870.71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134665.46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2061860.71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134660.46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2061850.71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134660.46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2061840.72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134665.45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2061835.71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134675.45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2061830.72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134690.45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2061815.71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134715.46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196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2061805.72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134725.46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2061800.72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134750.46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2061795.71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134765.46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2061785.71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134785.46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2061785.72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134815.45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2061780.71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134845.46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2061780.71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134905.46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2061780.71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134940.45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2061780.71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134980.46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2061780.71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135005.46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2061775.71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135040.45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2061780.71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135055.46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135065.45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2061785.71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135075.45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135085.46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2061780.71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135095.45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2061775.69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135110.46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2061765.70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135125.45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2061750.70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135145.45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2061725.71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135155.45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216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2061685.71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135180.46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2061645.70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135200.45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2061630.71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135215.45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2061615.70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135225.46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2061608.29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135228.94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2061600.70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135240.45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2061590.70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135250.45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2061580.70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135265.45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2061575.70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135280.45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2061572.57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135288.97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2061570.70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135300.45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2061565.70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135315.45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2061565.70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135330.45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2061560.70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135345.45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2061560.70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135360.45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2061555.70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135375.45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2061545.70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135385.45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2061535.70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135390.45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2061535.70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135400.45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2061535.70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135410.45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236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2061535.69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2061530.69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2061515.70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135425.44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2061505.70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2061485.70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135410.45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2061465.70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135410.45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2061455.70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135410.45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2061450.70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135410.44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2061440.70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135420.44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2061440.70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135430.44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2061445.69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135440.45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2061450.70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135450.45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2061450.69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135465.44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2061455.69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135485.45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2061455.70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135495.45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2061460.70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135510.44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2061470.69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135520.45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2061475.69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135525.44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135535.45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256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2061490.69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135550.44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135565.45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2061485.70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135580.45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2061485.69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135600.45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2061485.69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135620.45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2061485.69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135650.45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2061480.69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135670.45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2061480.69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135685.45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2061490.69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135715.45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135735.44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135760.45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135780.45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2061495.68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135810.45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2061490.68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135835.45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2061490.69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135845.45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135855.45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135870.45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135895.45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135915.45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135945.45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276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135965.45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135995.44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2061495.68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136010.45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2061490.69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136020.45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2061490.68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136035.45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2061490.68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136075.44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2061490.68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136105.45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2061490.68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136130.45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2061490.68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136150.45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2061490.68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136175.45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2061480.68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136200.45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2061475.68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136225.45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2061470.67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136255.44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2061465.68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136295.45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2061465.68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136320.45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2061470.68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136365.45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2061470.67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136385.44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2061465.67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136400.44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2061455.68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136430.44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2061455.67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136460.45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296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2061450.67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136500.44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2061450.67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136525.45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2061450.67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136555.45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2061445.67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136580.44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2061440.67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136595.44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2061435.66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136620.45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2061430.67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136635.45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2061430.67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136650.45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2061430.67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136660.45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2061425.67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136670.45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2061420.66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136685.45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2061420.67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136700.44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2061420.66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136715.44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2061420.67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136745.45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2061415.67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136775.45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2061405.66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136805.44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2061405.66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136840.45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2061400.66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136870.45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2061390.66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136895.45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2061390.66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136915.44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316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2061380.66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136935.44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2061375.66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136960.44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2061370.66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136980.44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2061355.65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136995.44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2061350.66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137010.44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2061345.65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137040.44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2061340.65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137060.44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2061340.65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137090.45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2061340.66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137120.44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2061340.65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137155.45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2061335.65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137185.44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2061340.66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137200.45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2061340.65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137220.45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2061340.65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137240.44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2061345.66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137250.45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2061345.65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137260.45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2061340.65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137275.45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2061330.65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137285.45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2061315.65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137300.44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2061310.65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137305.44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336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2061315.65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137320.44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2061315.65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137330.45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2061317.68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137336.98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2061315.65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137345.45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2061300.65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137375.45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2061295.65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137395.45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2061290.65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137405.45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2061280.65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137415.44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2061279.72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137423.87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2061275.65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137425.44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2061270.65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137435.44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2061265.65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137445.44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2061250.64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137455.44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2061245.65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137460.45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2061240.64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137475.45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2061225.65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137485.44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2061215.64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137495.44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2061200.65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137505.44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2061195.64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137510.44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2061195.64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137540.44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356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2061195.64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137555.44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2061195.65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137570.44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2061180.64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137585.44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2061175.64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137600.44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2061155.64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137610.44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2061145.64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137620.44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2061130.64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137630.44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2061125.64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137650.44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2061115.64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137660.44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2061090.65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137680.44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2061035.65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137730.44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2061010.64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137745.44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2060990.64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137755.43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2060980.64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137755.44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2060970.64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137760.44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2060960.64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137765.43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2060930.64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137775.43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2060915.64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137780.44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2060910.64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137790.44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2060905.64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137810.44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376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2060900.64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137815.44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2060890.64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137820.43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2060880.64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137830.43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2060875.64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137830.44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2060875.64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137825.44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2060875.64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137815.44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2060880.64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137800.44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2060885.64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137790.44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2060880.64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137790.43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2060860.64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137795.44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2060830.64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137810.44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2060820.64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137815.43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2060815.64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137835.43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2060805.64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137850.43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2060795.64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137865.43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2060785.64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137875.43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2060785.63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137885.43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2060780.63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137900.43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2060760.63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137900.43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2060745.64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137905.43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396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2060720.63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137910.43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2060715.63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137925.43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2060710.64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137935.42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2060710.64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137940.43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2060720.64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137970.42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2060725.63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137980.43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2060725.63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137985.43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2060725.64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137995.43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2060720.63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138005.43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2060710.63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138020.43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2060700.63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138030.43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2060700.64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138035.43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2060705.63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138040.43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2060705.63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138055.43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2060702.46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138063.13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2060695.63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138065.43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2060680.63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138070.43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2060660.63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138075.43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2060635.64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138080.43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2060630.63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138085.42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416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2060615.63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138120.42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2060600.63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138155.42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2060600.63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138170.43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2060600.63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138200.43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2060605.62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138240.43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2060600.63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138255.43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2060585.62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138285.43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2060570.62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138300.42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2060545.63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138325.43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2060525.62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138330.43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2060510.62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138335.42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2060505.62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138350.42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2060500.62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138400.43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2060500.62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138455.43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2060510.62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138505.42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2060510.62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138520.42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2060500.62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138535.42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2060480.62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138555.42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2060445.62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138580.42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2060438.73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138584.52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436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2060415.62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138590.42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2060395.61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138595.42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2060385.62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138590.42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2060335.62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138600.42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2060285.61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138600.42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2060255.62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138600.42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2060235.61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138605.42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2060230.62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138635.41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2060225.62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138655.41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2060220.62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138680.41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2060215.61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138715.42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2060215.61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138750.41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2060220.61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138775.42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2060225.61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138815.42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2060225.61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138860.41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2060225.61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138895.42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2060215.61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138935.41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2060215.61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138955.41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2060210.61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138970.42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2060210.60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138975.42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456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2060225.60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138980.41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2060230.61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138990.42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2060230.61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139000.42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2060230.60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2060230.61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139045.42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2060235.60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139060.42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2060245.61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139065.41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2060250.61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139070.42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2060250.61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139075.42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2060250.61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139095.42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2060260.60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139120.42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2060290.60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139170.42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2060325.60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139230.42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2060335.60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139250.42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2060360.60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139275.42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2060380.60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139290.42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2060410.60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139315.42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2060455.59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139325.42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2060480.60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139330.42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2060500.60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139330.42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476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2060515.60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139325.43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2060530.60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139325.42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2060535.60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139335.43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2060545.60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139355.43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2060553.10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139375.51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2060545.60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139375.43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2060545.59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139385.42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2060540.60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139395.43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2060524.12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139408.17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2060515.60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139415.42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2060500.59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139420.43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2060485.60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139430.42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2060455.60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139430.42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2060445.60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139425.42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2060435.60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139405.43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2060430.60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139395.42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2060415.60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139395.42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2060400.59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139400.42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2060385.60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139400.43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2060370.60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139400.42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496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2060360.59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139385.42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2060340.60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139370.42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2060330.60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139360.42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2060295.59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139340.42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2060250.60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139320.42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2060200.60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139315.41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2060190.60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139320.42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2060175.60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139330.42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2060160.59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2060150.60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139345.42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2060130.60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139355.41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2060120.60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139365.42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2060105.60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139395.42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2060085.59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139430.41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2060065.59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2060045.60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139495.42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2060030.59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139525.42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2060030.60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139545.41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2060030.60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139570.41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2060025.60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139590.41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516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2060025.59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139600.41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2060035.59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139610.41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2060030.59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139620.41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2060030.59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139635.41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2060020.59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139650.41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2060020.59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139665.41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2060015.59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139680.41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2060005.59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139700.41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2060005.59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139710.41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2060005.59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139720.42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2060005.58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139730.41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2060000.59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139740.41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2059990.59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139745.41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2059995.59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139760.41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2059995.58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139775.41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2059995.59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139785.41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2059995.58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139800.41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2059995.59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139805.41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2059995.59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139815.42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2059995.58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139825.41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536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2059990.59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139830.41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2059990.58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2059985.59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139855.41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2059975.58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139865.41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2059965.58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139865.41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2059965.59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139880.41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2059955.59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139890.41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2059955.58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139905.41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2059950.58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139905.41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2059945.59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139915.41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2059940.58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139925.41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2059930.58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139925.41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2059920.59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2059920.58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2059925.58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2059925.59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139960.41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2059915.58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2059910.58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139965.41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2059905.59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139975.41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2059915.58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139990.41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556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2059915.59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140005.41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2059910.58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140005.41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2059905.58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140005.41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2059905.58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140015.41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2059910.59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140025.41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2059905.58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140030.41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2059905.59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2059900.58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140055.41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2059895.58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140065.41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2059900.58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140075.41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2059905.58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140085.41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2059905.58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140095.41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2059895.58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140100.41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2059890.58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140105.41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2059895.58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140110.41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2059895.58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140120.41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2059895.58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140130.41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2059890.58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2059880.57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2059875.58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140135.40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576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2059865.57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2059870.58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2059870.58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140175.41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2059845.58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140190.41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2059840.57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140195.41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2059840.58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140205.41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2059835.57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140215.41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2059835.58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2059830.58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140230.41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2059820.57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2059815.58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140245.41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2059805.57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2059805.57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2059805.57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140275.41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2059795.57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2059795.58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140290.41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2059780.58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2059780.57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2059775.58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2059765.58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596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2059760.57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2059760.57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2059745.57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140380.41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2059735.58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140390.41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2059725.57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140455.41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2059680.57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2059655.57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140530.40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2059650.56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140550.40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2059635.56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140570.40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2059635.57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140585.40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2059625.57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140595.40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2059610.57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140595.40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2059600.57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2059600.57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2059590.56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616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140635.40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140840.39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140855.39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2059500.56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2059500.56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2059500.56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140890.39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 xml:space="preserve">Картометрический метод. </w:t>
            </w:r>
            <w:r w:rsidRPr="00E54587">
              <w:rPr>
                <w:sz w:val="26"/>
                <w:szCs w:val="26"/>
              </w:rPr>
              <w:lastRenderedPageBreak/>
              <w:t>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636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2059495.56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140905.39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2059495.56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2059485.56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140930.39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2059485.56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2059485.56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2059480.56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2059460.56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141000.39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2059445.55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2059440.56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141040.39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2059440.56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2059425.55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141085.39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2059420.55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141095.39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2059420.55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141110.39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2059420.55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141135.40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2059420.55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2059410.55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2059400.55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2059395.56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2059395.55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141230.39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2059390.55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141240.39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2059370.55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2059370.55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2059375.55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141275.39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2059375.55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141295.39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2059390.55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141300.39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2059400.55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2059400.55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2059395.55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2059380.55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2059370.55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141370.39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2059360.55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141380.39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2059350.55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2059345.55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2059345.55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141420.39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2059340.55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141430.39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2059335.54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141435.40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2059330.54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141460.39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2059325.55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141470.39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141480.39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2059295.54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141485.39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2059295.53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2059270.55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141500.39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141500.39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2059245.54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2059205.55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141500.39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2059195.54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141505.39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2059180.55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141515.39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2059170.54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141515.39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2059155.54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141515.39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2059130.55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141515.39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2059120.54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141505.39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141510.39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2059070.55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141500.39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2059055.55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2059020.54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2059005.55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141475.39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141475.39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2058955.55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141475.39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2058930.55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141470.38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2058903.73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141471.15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2058895.55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141475.38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2058835.54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141500.38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2058765.54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141515.38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2058730.55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141540.38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2058730.55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141560.37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2058710.55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141575.38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141590.38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141595.38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2058690.55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141595.38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2058685.55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141590.38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2058670.55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141585.37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2058670.54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141595.37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141595.38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2058655.54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141575.37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2058645.54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141570.38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2058635.54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141570.38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141580.38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2058605.55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141565.37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2058595.55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141560.38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2058585.55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141580.38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721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141595.38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141615.37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2058595.54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141615.38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141600.38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141605.38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2058615.55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141615.37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2058620.54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141625.38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2058620.54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141635.38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141645.38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2058620.54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141660.37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2058620.54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141710.38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141725.38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141740.37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141750.37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141765.37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2058590.54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141770.38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2058565.54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141775.38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2058555.54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141775.37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2058535.54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141790.38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2058520.54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141820.38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743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2058480.54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141865.38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141885.38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2058450.53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141895.37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141890.37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2058450.53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141875.38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2058440.53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141875.37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141885.37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141890.37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2058420.54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141900.38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141915.37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141940.37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141950.37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2058455.54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141960.37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2058470.54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141965.37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141970.37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141975.37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2058460.53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141980.38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141980.37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141965.37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141965.37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2058395.53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141970.37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2058390.53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141945.37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765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2058380.53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141940.37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141945.37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2058365.54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141950.37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141955.37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2058340.53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141955.37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2058340.53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141960.37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141975.37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2058320.54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141985.37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2058310.53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141985.36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2058290.53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141985.36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141980.37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2058265.54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141985.36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141995.37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2058260.53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142005.37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142025.36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2058290.53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142040.36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2058290.53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142060.37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142065.37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2058265.53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142075.37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142085.37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142110.37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2058240.53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142125.37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787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142135.37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2058190.53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142145.37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2058165.53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2058145.52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2058135.53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2058120.52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2058105.53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142165.36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142185.36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142200.36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2058060.53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142210.36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142210.36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2058045.52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2058040.53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142240.36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2058000.52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142255.36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2058000.53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142265.36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2058005.52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142280.36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2058005.53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142295.36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809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142300.36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142315.36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142335.36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142355.36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142410.36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142500.36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142515.36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142535.36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142540.36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142565.36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142605.36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2057975.51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142645.36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2057975.51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142700.36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2057975.52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142780.36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2057960.52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142825.36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2057955.51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2057945.51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142865.36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831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2057920.51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142880.36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2057917.66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142886.43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142900.36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142925.36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142940.35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142970.36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143005.35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143040.36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143065.36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2057925.51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2057935.51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2057940.50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143145.36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2057945.50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143155.36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2057955.51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143155.36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143145.36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143125.36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2057965.50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143125.36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2057975.51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143135.36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2057980.50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143145.36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853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2057990.50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2058005.50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143165.36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2058005.51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2058000.50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2058000.50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143200.36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2058020.50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2058030.50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143225.36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2058040.50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143225.36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2058080.50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2058100.50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143225.37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2058120.50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143225.37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2058135.50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2058145.50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143225.37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2058150.50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143220.37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2058150.51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143205.36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2058155.50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143195.37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2058165.50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143195.36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2058175.51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2058185.50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143180.37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2058185.50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143190.37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875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2058185.50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143200.37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2058185.50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143210.36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2058180.50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2058170.50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143230.37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2058165.50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143240.37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2058145.50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2058140.49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2058140.50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2058140.50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143305.37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2058125.50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143315.36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2058105.50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2058100.50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2058095.50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2058075.50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143360.37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2058070.50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143365.37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2058050.50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2058035.50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2058030.50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143385.36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2058030.50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143395.36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143400.36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2058005.49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143395.36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2057985.50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143395.36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897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2057970.50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143385.36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2057970.50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2057970.50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2057965.50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143340.36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2057955.50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143340.36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2057950.49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2057950.50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143360.35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2057945.50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143385.36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2057935.49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143395.36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2057925.49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143410.36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2057920.50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143415.36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2057895.50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143415.36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2057880.50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143410.35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143425.36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2057840.50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143460.35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2057810.50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143485.36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2057810.49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143510.36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2057810.49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143515.36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2057815.49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143525.35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2057825.50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143535.36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2057825.49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143545.35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919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2057810.50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2057805.49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143555.35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2057800.50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2057790.49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143590.35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2057790.49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143600.35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2057800.49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143615.35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2057800.49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143625.35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2057805.49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143635.36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2057800.49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2057790.49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143650.35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2057775.49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2057770.49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2057755.49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2057745.49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143650.35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2057730.49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2057720.49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143655.35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2057695.49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2057675.49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143680.35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2057660.49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143685.35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2057650.49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143695.35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2057645.48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143710.35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2057635.49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143720.35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941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2057625.49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2057620.49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143740.35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2057605.49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143740.35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2057590.49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143735.35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2057585.49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143730.35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2057570.49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143735.35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2057560.49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143745.35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2057555.48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143750.35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2057540.48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143770.35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2057515.48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143785.35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2057515.49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143790.35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2057530.48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143795.35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2057545.49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143805.35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2057560.49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143815.35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2057575.49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143815.35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2057580.49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143815.35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2057600.49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143825.35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2057620.49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143830.35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2057630.49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143840.35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2057630.48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143850.35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2057610.49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143850.35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2057605.49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143855.35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lastRenderedPageBreak/>
              <w:t>963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2057595.48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143860.35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2057580.48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143865.35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2057570.48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143875.34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2057570.49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143895.35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2057555.48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143915.34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2057525.48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143930.34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2057495.49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143930.35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2057480.49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143930.35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2057465.48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143915.35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2057440.49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143895.34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2057425.49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143885.35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2057400.48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143870.34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2057385.49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143865.35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2057365.49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143865.35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2057340.49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143875.35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2057325.48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143880.34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2057295.48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143880.34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2057265.48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143890.34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2057235.48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143900.34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2057200.48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143930.34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2057195.49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143940.34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2057185.48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143955.34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2057180.49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143965.33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2057175.49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143960.34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2057165.49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143960.34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2057165.48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143995.34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2057160.48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144020.33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2057170.48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144035.34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2057180.48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144055.34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2057180.48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144075.34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2057185.48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144095.34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2057183.57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144107.73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144105.34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2057195.48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144115.34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2057200.48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144125.34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2057200.48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144145.34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2057200.48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144160.34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2057210.48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144175.34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2057220.47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144200.34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2057230.48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144215.34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2057245.47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144235.34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2057255.48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2057255.47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144260.34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2057255.48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144275.34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2057265.47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144295.34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2057275.48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144310.34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2057285.47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144315.34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2057320.47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144315.35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2057345.47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144320.35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2057360.47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144320.35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2057385.47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144320.35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2057415.47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144330.35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2057435.47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144330.35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2057448.19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144325.67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2057460.47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144320.35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2057480.48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144305.34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2057510.47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144285.34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2057530.48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144275.35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2057540.47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144270.35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2057570.47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144265.35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144260.35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2057605.48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2057620.48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144220.35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2057640.48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144205.36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2057640.47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144185.35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2057655.48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144165.36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2057655.48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144150.35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2057645.47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144140.35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2057645.48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2057645.48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144120.35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2057650.47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144095.35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2057650.48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144075.35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2057650.48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144055.35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2057660.48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144045.35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2057675.48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2057700.48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144055.36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2057715.48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144060.35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2057730.48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144060.35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2057755.48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144050.35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2057770.48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144055.36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2057800.48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144055.36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2057835.48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144050.35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2057845.48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2057865.48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144065.36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2057870.48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144070.36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2057870.48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144090.35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2057870.48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144110.36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2057860.48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144115.35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2057845.48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144115.36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2057835.48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144120.35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2057825.48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144125.36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2057815.48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2057800.48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144125.36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2057785.48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144135.36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2057780.47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144145.36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2057780.48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144155.36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2057780.47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144165.36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144175.35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144185.36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2057785.47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144195.35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2057770.48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144215.35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2057760.48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2057760.48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144265.36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2057765.47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144305.35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2057815.47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144305.35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2057825.48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2057840.48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144280.35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2057860.48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144280.36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2057875.48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144270.35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2057890.47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144255.36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2057905.47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144235.36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144210.36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2057925.48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144205.36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2057940.47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144200.36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2057955.48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144215.36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2057965.48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144225.36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2057975.48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2058005.47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2058035.48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144230.37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2058050.48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2058085.48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2058110.47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2058135.48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2058150.48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144225.36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2058165.48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144225.37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2058195.48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144235.36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2058210.47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144235.37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2058230.47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144235.37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2058245.47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2058250.47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2058260.48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2058280.48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2058295.48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144255.37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2058310.48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144260.37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2058320.48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144260.37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2058340.47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144260.37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2058355.48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2058365.47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2058385.48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2058400.47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144235.37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2058420.47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144215.38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2058430.48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144200.37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2058450.48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144185.37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2058465.47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144185.37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144185.37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2058515.48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144185.37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2058530.47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144185.38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2058550.48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144185.38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2058565.48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144180.37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2058575.48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144180.37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2058585.48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144190.37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2058605.48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144200.38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2058615.48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144210.38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2058620.47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144215.38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2058620.48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144230.37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2058625.47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2058635.48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144255.37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2058635.47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144265.37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2058635.47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144275.37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2058645.47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144280.38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2058655.47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144285.37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2058660.47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144280.38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2058670.48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144275.38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2058680.48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144275.37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144275.38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2058705.47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144280.38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2058715.48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144270.38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2058730.48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144270.37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2058750.47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144265.38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2058765.47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144270.38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2058775.47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144275.38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144290.38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2058795.48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144315.38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2058795.48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144345.38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2058795.47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144375.38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2058795.48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144390.38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2058800.47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144400.38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2058815.47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144390.38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2058825.48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144380.38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2058825.47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144370.38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2058830.48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144360.38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2058830.47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144345.38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2058835.48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144335.38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2058845.47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144330.38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2058855.47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144325.39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2058855.47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144310.38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2058840.47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144300.38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2058845.48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144285.38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2058835.47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144280.38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2058825.47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144270.38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2058825.48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144250.38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2058820.47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144240.38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2058815.48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144230.38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2058810.48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144225.38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2058810.48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144200.38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2058810.47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144190.39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2058805.48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144185.38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2058800.48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144170.38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144170.38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2058770.48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144170.38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2058760.47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144170.38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2058760.48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144155.38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2058765.48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144130.38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2058775.48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144110.38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2058810.48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144090.38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2058825.48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144080.38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2058835.48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144065.38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2058845.48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144055.38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2058850.48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144040.38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2058870.48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144040.38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2058880.48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144035.38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2058888.64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144024.23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144015.38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2058895.48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143975.39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2058895.48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143940.38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143910.39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2058895.49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143885.38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2058900.49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143855.38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2058915.49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143840.39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2058930.49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143815.39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2058945.48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143790.38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2058965.48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143770.39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2058965.49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143755.38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2058985.49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143740.39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2058970.49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143735.38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2058960.48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143720.39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2058965.49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143715.39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2058975.49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143710.38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2058990.49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143705.39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2058995.49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143695.39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2059010.49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143685.38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2059020.49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143675.38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2059030.49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143670.39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2059040.49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143665.39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2059045.50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143655.39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2059050.49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143635.39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2059055.49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143625.39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2059070.49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143605.38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2059070.49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143595.39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2059075.49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143585.39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2059085.49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143580.39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2059110.49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143580.39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2059135.49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143585.39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2059150.49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143585.38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2059160.49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143585.39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2059185.50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143585.39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2059200.49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143595.39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2059215.49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143605.39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2059225.49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143610.39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2059240.49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143615.39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2059250.49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143620.39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2059265.49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143630.39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2059285.49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143630.39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2059300.49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143625.39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2059330.50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143615.39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2059350.49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143615.39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2059375.50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143610.39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2059390.49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2059410.50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2059430.49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143585.39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2059445.49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2059460.49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2059485.49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2059505.49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2059605.49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2059631.97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143470.54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2059645.50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143315.41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143265.41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143220.41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143200.41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143175.41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143120.41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143100.41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2059645.51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2059605.51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2059505.51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142605.39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2059460.52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2059460.52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2059460.52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142535.39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2059460.52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2059460.52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2059435.52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142420.39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2059435.52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142250.39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2059420.52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2059400.52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2059395.53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2059395.53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2059388.25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142155.85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142125.39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142110.39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142090.39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2059395.53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142080.39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2059395.53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142070.39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2059410.53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142035.39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2059450.53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2059460.53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142035.40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142080.39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142114.19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142135.40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2059605.52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2059635.53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142220.41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142260.41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2059735.53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142280.41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2059760.52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142285.41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142285.41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142285.41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2059835.53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142275.41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142260.41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2059880.53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2059915.53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142225.41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2059940.53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2060005.53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142145.41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2060060.53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142145.41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142145.41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2060095.53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2060120.52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2060150.53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2060210.53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142165.42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2060235.53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142175.41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142185.42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2060265.53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2060280.53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142210.42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2060305.53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142215.42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142215.42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142225.42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142235.42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2060410.53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142250.42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2060435.53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142310.42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142315.43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142330.42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142340.42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142350.42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142355.42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142375.43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142390.42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142410.42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142425.42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142435.43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142445.42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142460.42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142465.42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142480.43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2060435.52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142485.42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142490.43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142510.42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142525.42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142530.43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2060535.51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142540.43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2060550.52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142550.42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142560.42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142555.43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142560.42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142580.42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142595.43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142610.42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2060635.51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142625.43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2060660.52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142625.43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142635.42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2060670.51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142645.43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142700.43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2060735.51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142710.43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2060765.51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142705.43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142700.43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2060870.51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142665.44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142645.43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142645.44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2060935.51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142645.44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2060950.52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142635.43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142625.43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142620.44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2061000.51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142620.43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2061015.51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142600.44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142590.44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142590.44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2061100.52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142580.44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142575.44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142550.44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142525.44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142535.44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142535.44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2061240.43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142538.58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2061245.52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142535.44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142530.44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2061300.52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142510.44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2061320.52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142505.44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2061335.52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142510.45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2061345.52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142515.44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2061375.52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142525.45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142530.45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142540.45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142550.44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142545.45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2061470.51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142555.45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142555.45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2061500.52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142560.45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2061505.52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142560.45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142565.45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2061515.51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142570.45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2061520.52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142580.45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142590.45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142595.45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2061540.51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142605.45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2061545.13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142609.32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2061550.51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142610.45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2061560.51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142610.45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142610.45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142610.45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142605.45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142605.45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142600.45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2061600.51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142605.45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2061615.51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142610.45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2061625.51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142610.45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2061640.51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142630.45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142635.45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142640.46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142645.45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2061705.52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2061720.52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2061730.51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2061740.51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2061750.52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2061760.52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142665.46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2061800.52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2061820.52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2061850.51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2061855.51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2061900.52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2061925.51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2061935.51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2061945.51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2061955.51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2061960.51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142695.46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2061970.51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142700.46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142710.46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142715.46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2061985.51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142725.46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2061975.51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142740.46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142750.46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2061955.51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142755.46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2061945.51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142765.46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2061935.52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142770.46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2061925.51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142785.46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142795.46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2061905.52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142805.46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2061900.51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142810.46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142820.46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2061880.51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142825.45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2061870.51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142830.46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142840.46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2061870.51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142855.46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2061865.51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142865.45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2061860.51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2061865.51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142890.46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2061870.51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142900.46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2061870.51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142915.45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2061870.51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142925.46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2061875.50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142940.46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2061878.35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142947.25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142955.46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142960.46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2061925.51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142970.46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2061940.51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142970.46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2061955.51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2061970.51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142990.46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2061996.47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142992.42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2062005.50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142990.46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2062015.50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142990.46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2062035.51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142990.47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2062055.51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142990.46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2062065.50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142990.46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2062079.12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142990.97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2062085.51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142990.47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2062100.51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2062115.51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142970.47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2062130.51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142960.46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2062140.51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142955.46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2062149.49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142947.96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2062155.51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142940.47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2062165.51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142935.46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2062180.51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142915.46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142900.47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2062195.51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142885.47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142865.46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2062195.51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142850.47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2062195.51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142835.47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2062195.51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142820.47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142805.46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2062185.51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142795.47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2062180.51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2062175.51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142770.47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2062165.51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142765.47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2062160.52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142750.46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2062155.51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142745.47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2062150.51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142735.46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2062145.51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142735.46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2062130.51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142725.46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2062130.51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142710.46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2062130.51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142705.46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142695.47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2062145.52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2062150.52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2062155.51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142665.47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2062159.39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142662.70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142665.47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142665.46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2062205.51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2062220.52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2062235.52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2062245.52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2062260.52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2062275.52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142665.46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2062295.51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142630.47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2062305.52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142620.47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142595.47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2062335.52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142570.47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2062350.52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142550.47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142535.47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142525.47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142505.47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142485.47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142470.47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142465.48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2062477.57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142458.16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2062500.52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142445.48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142440.48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2062550.52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142430.48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142425.47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142425.48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142425.47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2062600.52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142425.48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142435.47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142445.48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142460.47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142475.48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142485.47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2062650.52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142490.48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142495.48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142495.47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2062675.52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142495.48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142485.48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142475.48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142465.48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2062700.52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142455.48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2062705.52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142440.48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142430.47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2062720.52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142425.48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142410.48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142400.48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2062735.52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142390.48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2062745.52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142375.48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142350.48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142335.48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2062780.53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142320.49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142305.48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2062780.53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142295.48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142280.48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142270.48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142265.48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2062805.53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142245.48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2062809.16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142240.24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2062815.53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142235.48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142235.48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142230.49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142225.48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2062865.53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142225.49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2062875.52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142220.48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142210.49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142205.49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2062860.53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142200.48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2062850.53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2062840.53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2062835.53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142185.48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142180.48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142170.49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2062810.53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142160.48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2062810.53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142145.48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2062810.53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142140.48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142130.48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2062835.53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142125.48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142130.49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142135.48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142145.48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2062895.53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142165.48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2062905.52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142180.49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2062910.53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142200.49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2062920.52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142210.49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142225.49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142240.48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2062920.52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142255.48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2062921.56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142262.27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142270.49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142285.48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2062945.52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142305.48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2062960.53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142315.49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142325.49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142340.49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2062995.53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142345.49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2063005.53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142355.49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2063015.53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2063060.52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2063075.52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2063100.52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2063115.53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142345.49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142330.49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2063135.52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142320.49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2063140.53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142305.49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142285.49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2063145.52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142270.49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142255.49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142240.49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2063145.52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142220.49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142210.49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2063150.53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142205.49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2063165.53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2063170.56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142192.03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2063215.53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142180.50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2063235.53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142175.49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142170.49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2063265.53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142165.50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142165.49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2063305.53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142145.50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2063340.53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142135.49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142120.49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142100.49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2063355.54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142080.50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142065.50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142045.49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2063350.53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142025.50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2063350.53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142000.50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141985.49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2063340.53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141970.50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2063340.54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141955.49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2063335.53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141940.50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2063335.54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141925.50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141910.49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141895.50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141880.50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141865.49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141855.49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141845.49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141835.50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141820.49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141815.50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2063295.54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141805.49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141790.50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141790.49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2063269.70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141782.32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141780.49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2063240.53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141780.50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2063230.54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141780.49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141780.49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2063180.53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141780.49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141790.49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141800.49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2063140.54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141810.49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2063135.54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141825.49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141835.49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141835.49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2063090.53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141845.49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141850.49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2063070.83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141852.46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141865.49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2063050.53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141875.49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2063035.53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141895.49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141905.49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2063005.53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141910.49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2062990.53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141910.49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2062980.54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141910.49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2062965.54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141905.49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141905.49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2062915.53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141905.49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141905.48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2062890.54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141905.49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141910.49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141915.48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141915.49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2062855.54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141915.48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2062840.54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141915.49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141915.48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141920.48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141920.49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2062803.60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141917.04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141920.48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2062790.53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141930.48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141940.48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141960.48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141975.48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2062771.68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141978.10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142000.48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2062770.54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142030.49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142050.48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142130.48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2062715.53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142120.48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2062705.53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142110.48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2062695.53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142090.48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2062690.53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142070.48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142050.48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2062680.53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142030.48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2062680.53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142015.48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141995.47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2062690.53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141970.48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2062690.53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141945.48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2062690.54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141930.48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141910.48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2062700.53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141895.48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141890.48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141880.48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141880.48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2062740.53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141885.48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2062750.53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141885.49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2062755.54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141880.48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2062765.54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141875.48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141865.48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141855.49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141840.48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141830.48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141820.49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2062845.54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141815.48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2062855.54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141815.48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141815.49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2062890.53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141820.48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141820.48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2062920.54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141820.49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2062930.54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141820.48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2062960.53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141820.48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2062980.54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141815.49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141805.49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141795.49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141790.49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141785.49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2063095.53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141775.49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141770.48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141760.49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2063180.53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141755.49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141745.50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2063230.54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141745.50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141730.50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141725.50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141715.49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141710.50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2063345.54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141710.50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2063365.54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2063410.54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141695.49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2063430.54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141690.50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2063450.54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2063465.54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141660.50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2063490.54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141640.50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141625.50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141625.50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2063540.55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141625.50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2063555.54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141625.50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2063565.54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141625.50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141620.50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2063650.55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141615.50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2063690.55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141605.50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2063745.54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141600.51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141595.50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141590.51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2063880.55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141580.51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141565.51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2063880.55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141535.51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141520.51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2063890.55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141475.51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141455.51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2063925.55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2063945.55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141390.51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141375.51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2063960.55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2063975.55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141315.51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2063980.55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141290.51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2063995.56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2064005.55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2064020.55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141220.52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2064030.55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2064045.56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2064055.56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2064060.55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141140.51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2064075.55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141135.52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2064085.55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2064100.56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2064105.56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2064105.55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141075.51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2064110.55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2064120.56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141055.51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2064130.55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141040.51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2064145.56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2064155.56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141005.52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2064155.56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2064160.56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140970.52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2064160.56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2064160.56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140935.52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2064175.56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2064180.56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140920.52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2064185.56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140920.52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2064195.56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2064205.56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2064210.56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140880.51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2064220.56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140865.52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2064230.56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2064240.56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140830.52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2064260.56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140800.52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2064265.56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2064275.56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2064285.56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2064305.56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2064325.56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140735.52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2064345.56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2064360.57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140715.52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2064380.56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140700.52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2064390.57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2064395.57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140675.52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2064400.56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2064405.57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2064410.57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2064415.57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2064415.56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2064415.57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140675.52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2064415.57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140680.52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2064420.57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2064420.57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140705.52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2064425.57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2064435.57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140710.52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2064445.56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2064450.57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140715.52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2064455.57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2064455.56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140730.52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2064455.56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140735.52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2064455.56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140740.52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2064465.57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2064470.57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2064480.56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2064485.56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2064490.57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2064490.56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140765.52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2064490.56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140775.52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2064490.57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2064500.56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2064510.56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140820.52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2064535.56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140840.52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2064545.56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2064550.56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140865.52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2064560.56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140880.52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2064575.56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2064585.56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2064605.56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140900.52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2064630.56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140910.52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2064655.56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2064660.56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2064670.56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2064685.56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2064715.56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2064750.56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141040.54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141070.54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2064750.56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141095.53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2064750.56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2064750.56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2064750.55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2064755.55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2064819.20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141425.96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141470.54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141625.54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2064840.54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2064855.54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2064855.54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2064870.54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2064880.54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2064895.54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2064930.54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2064945.54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2064955.54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2064995.54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2065040.54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2065070.54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2065080.54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2065090.54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2065095.54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2065095.54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2065095.54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141660.54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2065095.55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2065090.54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141645.54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141640.54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2065065.54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2065035.55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2064995.54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141590.54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2064970.54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141570.54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141560.54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141555.54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2064957.54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141548.09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141545.54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141540.54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2064992.19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141537.37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2065020.54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2065030.55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141525.54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2065040.54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2065040.55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141510.54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2065040.54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2065040.54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2065040.54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2065042.98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141487.04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2065045.55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141485.54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2065050.55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141485.54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2065060.55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141485.54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2065080.55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2065095.54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2065105.55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141470.54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2065105.55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141455.54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2065120.55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141440.54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2065130.54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2065145.55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141425.54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2065165.55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141425.54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141425.54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2065205.55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141425.55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2065230.55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141415.55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2065245.55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2065265.54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141410.54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2065280.55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141410.55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2065305.55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141410.55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2065320.55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141410.54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2065340.54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141410.54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2065360.55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141415.55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2065371.82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141415.32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2065385.55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141420.55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141435.55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2065440.55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141440.55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2065450.55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141450.55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2065450.55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141460.54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2065450.55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141470.55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2065460.55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141475.55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141485.55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2065495.55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141505.55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2065505.55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141515.55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141525.55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2065520.55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141540.55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2065535.55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141550.55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2065545.54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141560.55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141570.55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141575.55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2065570.54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141580.55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2065580.55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141590.55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141600.55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2065590.54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141610.56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2065595.55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141620.55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2065600.54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141625.55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2065605.54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141640.55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2065605.54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141655.55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2065605.54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141660.55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2065600.54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2065590.54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141680.55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2065585.55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141690.55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141700.55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2065575.54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141715.55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2065570.54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141725.56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141740.55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141745.55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2065540.54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141765.55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2065535.54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141775.55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141790.55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2065525.54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141805.55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2065515.54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141815.55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2065510.54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141825.55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141840.55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2065500.54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141860.55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2065490.54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141890.55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2065492.41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141896.44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2065485.54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141910.55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141935.55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141945.54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2065445.54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141970.55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141990.55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142000.55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2065400.53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142020.55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2065390.54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142045.55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2065365.53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142090.55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2065340.53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142120.54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142135.55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142165.55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2065310.53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142175.55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2065300.53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142195.55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142205.54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142220.54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142245.55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2065255.53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142255.55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142260.55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2065220.52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2065205.53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142285.54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142305.54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2065150.53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142350.54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2065095.53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2065075.52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2065050.53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142370.54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2064920.52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2064900.52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2064875.52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2064835.53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2199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2064710.53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142345.52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2064660.53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2064650.53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2064635.53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2064625.53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2064580.53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2064500.52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142400.52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2064480.52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142405.52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142420.52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2064445.53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142435.52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2064445.52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142465.52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2064405.52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142485.52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142500.52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2064335.52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142490.51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142485.52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142470.52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2064205.52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2064150.53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142445.52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2064100.53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142440.51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2064050.52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142435.52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142435.51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142430.51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2063985.53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142430.51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142430.51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142430.51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2063930.53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142435.51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142465.50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142475.50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2063785.52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142480.50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2063775.52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142490.51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142500.51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2063750.52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142500.50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2063740.51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142520.51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2063735.52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142540.50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2063735.52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142560.50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142570.50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142590.51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2063725.51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142600.51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142605.50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142620.50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2063700.51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142640.50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142650.50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142660.50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142700.51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142725.50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142785.50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2063685.51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142805.50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2063680.51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142845.50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2063680.51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142875.50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2063680.51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142905.50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2063680.51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142930.51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2063675.51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142955.50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142965.51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142980.51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143010.50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143030.51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143075.50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143105.50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143140.50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143175.50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2063670.50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2063670.50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143240.50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143255.50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143280.51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143300.51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143330.50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2299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143365.51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143410.50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143450.50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143595.50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143640.50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143675.51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143700.50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2063670.49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143730.51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2063675.49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143760.50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2063680.49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143790.50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2063685.49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143815.51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2063690.49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143845.50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2063710.49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2063715.49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143895.50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2063730.48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143915.50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2063745.49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143930.50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2063755.48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2063765.48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143955.50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2063780.48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143965.50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2063805.48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143965.51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2063815.48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143965.51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2063825.49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2063840.48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143955.50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2063845.48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143955.51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2063855.49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2063875.48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143950.50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2063900.48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2063915.49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2063925.49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2063940.48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143940.51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2063955.49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143935.51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2063970.48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2063980.49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143920.51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2064000.48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143920.52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2064020.48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143920.51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2064040.48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143915.51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2064060.48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143915.51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2064080.49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143910.52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2064105.49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143900.52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2064120.48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2064130.48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2064150.49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2064170.49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2064205.49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2064225.48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143885.52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2064240.49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143880.52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2064265.49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143865.52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2064295.49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2064325.48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2064345.49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143810.52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2064385.49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143785.52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2064410.49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2064445.49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2064475.49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2064520.49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2064570.49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2064605.49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2064650.49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2064665.49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2064715.49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143490.54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2064840.49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2064870.50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2064880.50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2064905.50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2064915.50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2064935.50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143320.54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2065035.50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2065050.50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143220.54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2065065.50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2065080.51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2065095.51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143145.54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2065100.51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143125.54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2065110.50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143110.54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2065115.51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143105.54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2065130.51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143105.55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2065150.50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2065165.51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2065215.51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143075.55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2065275.50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143015.55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2065355.51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142980.55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2399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2065400.51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142960.55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2065440.51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142930.55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2065480.51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142910.55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2065525.52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142880.55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2065585.51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142845.56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2065620.51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142825.55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2065650.51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142800.56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2065715.51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142765.56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2065740.51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142750.56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2065770.52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142730.56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2065790.52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142715.55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2065805.51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142700.56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2065815.52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142700.56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2065830.52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142700.56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2065835.52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142705.56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2065845.52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142705.55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2065855.51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142705.56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2065865.52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142710.56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2065895.51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142715.56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2065945.52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142725.56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2065990.52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142735.56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2066040.51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142750.56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2066150.52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142775.56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2066220.51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142790.56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2066295.52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142805.57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2066340.51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142810.57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2066360.51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142810.57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2066370.51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142815.57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2066390.51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142820.57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2066405.51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142825.57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2066415.51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142835.57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2066430.51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142850.57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2066490.51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142900.58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2066580.51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142960.57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2066685.51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143040.58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2066735.50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143075.59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2066780.50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143110.58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2066795.51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143130.58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2066805.50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143150.59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2066810.50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143165.58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2066835.50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143205.59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2066895.50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143335.58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2066940.50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143440.59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2067015.49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143610.59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2067085.49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143770.59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2067190.48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144005.59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2067260.47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144165.60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2067290.48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144235.60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2067300.48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144260.60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2067315.48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144300.60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2067310.47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144325.59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2067320.48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144350.60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2067325.48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144370.59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2067335.47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144390.59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2067350.47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144425.59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2067355.47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144445.60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2067370.47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144470.60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2067380.47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144495.60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2067390.46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144520.60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2067395.47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144540.60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2067405.47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144555.60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2067415.47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144560.60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2067430.47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144570.60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2067440.47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144575.59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2067450.47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144575.60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2067460.47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144580.60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2067470.47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144580.60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2067485.46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144580.60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2067505.47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144580.60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2067520.47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144580.60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2067540.46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144580.60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2067555.46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144580.60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2067575.47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144580.60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2067590.47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144585.60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2067600.47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144585.60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2067620.47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144590.60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2067645.46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144590.60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2067665.47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144595.60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2067690.47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144600.60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2067720.47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144610.61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2067755.47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144620.60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2067785.46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144620.61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2067825.47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144625.60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2067855.47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144630.61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2067880.46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144635.61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2067895.46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144635.62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2067920.47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144630.61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2067935.46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144630.61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2067960.47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144630.61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2067990.46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144625.61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2068015.47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144620.61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2068030.47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144610.62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2068045.46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144600.61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2068060.47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144595.62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2068075.47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144580.61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2068090.46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144565.62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2068105.47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144555.61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2068120.47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144545.62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2068140.47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144530.61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2068165.47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144510.62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2499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2068180.47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144500.61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2068195.47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144490.62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2068205.47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144480.62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2068220.47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144470.62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2068240.47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144465.61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2068250.47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144465.62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2068270.47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144465.62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2068275.47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144465.62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2068295.47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144470.62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2068320.47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144480.62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2068350.47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144490.62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2068370.46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144500.62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2068385.47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144505.62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2068405.47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144515.62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2068420.47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144525.62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2068435.47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144530.63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2068450.46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144530.62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2068455.47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144535.63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2068470.47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144550.62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2068470.47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144560.63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2068470.47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144570.63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2068465.47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144580.63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2068460.47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144590.63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2068450.47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144600.62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2068425.46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144620.63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2068415.47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144630.62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2068410.46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144635.62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2068395.47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144645.63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2068385.47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144660.63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2068380.46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144670.62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2068375.47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144685.62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2068360.46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144710.62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2068345.46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144730.62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2068340.47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144745.62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2068330.46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144760.62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2068320.46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144775.63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2068305.46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144790.62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2068295.46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144805.62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2068285.46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144815.62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2068275.46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144825.62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2068255.46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144845.62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2068253.28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144848.88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2068245.46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144850.62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2068225.47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144850.62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2068200.46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144855.62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2068180.46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144865.62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2068160.46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144890.62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2068150.46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144900.61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2068140.46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144920.61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2068125.46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144940.62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2068110.46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144960.62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2068100.36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144979.62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2068100.46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144985.62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2068095.45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145000.62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2068095.45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145020.62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2068095.46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145035.61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2068095.46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145040.61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2068110.46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145040.62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2068130.45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145035.62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2068145.46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145020.62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2068155.46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145010.61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2068175.45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145000.62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2068205.46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144995.62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2068230.46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144990.62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2068265.46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144980.62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2068280.45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144970.62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2068300.46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144955.62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2068320.46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144945.62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2068355.46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144930.62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2068370.46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144920.62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2068390.46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144910.63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2068405.46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144910.62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2068435.46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144900.62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2068465.46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144900.63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2068495.46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144905.63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2068515.46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144915.63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2068540.46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144930.62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2068565.46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144945.63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2068595.46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144970.63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2068610.46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144990.63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2068635.46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145020.63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2068655.46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145045.63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2068680.45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145070.63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2068690.45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145095.63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2068695.46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145115.63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2068695.46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145135.63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2068690.45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145150.63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2068680.45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145165.63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2068660.46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145175.63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2068620.46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145185.63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2068590.45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145185.62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2068565.45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145190.62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2068535.46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145200.62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2068505.45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145215.62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2068485.45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145225.62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2068465.45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145235.63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2068450.45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145255.62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2068435.45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145270.62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2068430.45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145285.62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2068425.45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145310.62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2599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2068425.45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145335.63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2068425.45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145350.62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2068435.44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145380.63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2068450.45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145405.63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2068470.45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145430.62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2068490.44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145455.62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2068515.45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145475.63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2068535.44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145490.63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2068560.44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145500.63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2068595.44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145520.63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2068630.44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145535.62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2068665.44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145545.63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2068710.44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145555.63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2068745.44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145565.63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2068765.44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145565.64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2068805.44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145565.63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2068860.44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145570.64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2068920.44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145575.63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2068965.44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145575.64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2069005.44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145580.64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2069050.44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145585.64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2069100.44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145585.64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2069125.44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2069150.45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2069175.44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2069205.44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2069245.44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2069275.44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2069305.44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2069325.44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2069340.44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2069360.44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2069395.44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145605.65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2069420.44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145615.65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2069445.44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145625.65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2069470.44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145635.65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2069495.44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145635.65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2069525.44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145635.66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2069545.44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145635.65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2069575.44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145630.66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2069620.44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145615.65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2069665.44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145610.65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2069715.44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145600.66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2069760.44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2069805.45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2069855.45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2069895.44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2069925.44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2069950.44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145585.66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2069970.44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145590.67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2070000.44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145600.66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2070015.44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145615.66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2070030.44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145630.67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2070040.44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145645.66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2070050.44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145660.66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2070058.90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145670.80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2070060.44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145680.67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2070065.44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145700.66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2070075.44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145720.66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2070075.43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145750.67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2070075.44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145785.66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2070074.33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145814.37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2070070.44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145835.67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2070070.43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145875.66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2070060.43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145935.67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2070060.43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145990.67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2070050.43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146040.67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2070040.43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146080.66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2070035.43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146125.67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2070030.43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146145.67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2070020.43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146165.67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2070010.43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146185.66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2070000.42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146195.66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2069990.43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146205.66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2069978.90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146219.01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2069970.43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146220.66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2069960.43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146225.66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2069935.43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146240.66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2069920.42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146240.67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2069900.43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146245.66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2069885.42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146250.66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2069870.43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146255.66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2069855.42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146270.66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2069850.43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146280.66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2069845.42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146285.66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2069845.43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146295.66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2069850.43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146300.66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2069855.42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146310.66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2069865.42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146320.66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2069870.43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146330.66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2069870.42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146340.66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2069870.43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146355.66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2069865.42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146370.66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2069860.42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146385.66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2069855.43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146400.66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2069855.42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146410.65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2069855.43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146425.66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2069855.42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146445.66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2069860.42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146460.66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2069865.42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146475.66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2699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2069870.42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146495.66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2069870.42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146515.66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2069870.42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146540.66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2069865.42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146560.66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2069865.42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146580.66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2069865.41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146600.66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2069870.42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146615.66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2069885.42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146625.66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2069905.41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146640.66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2069920.41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146650.66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2069935.42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146660.66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2069955.42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146665.67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2069970.41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146670.66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2069990.41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146670.66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2070010.42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146670.66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2070045.41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146670.66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2070060.41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146670.66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2070085.41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146665.66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2070110.41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146665.66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2070135.42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146665.66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2070160.41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146665.66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2070180.41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146670.67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2070195.41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146680.67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2070210.42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146690.67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2070230.42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146700.67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2070240.42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146710.67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2070250.41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146725.67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2070260.41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146745.67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2070265.41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146770.67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2070275.41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146800.67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2070280.41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146825.67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2070280.41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146860.67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2070280.41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146885.67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2070280.41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146910.67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2070275.41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146935.67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2070275.41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146960.67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2070275.41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146980.67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2070290.41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147005.67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2070295.40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147020.67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2070315.41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147040.68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2070345.41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147055.67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2070365.40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147075.67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2070390.41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147090.68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2070415.40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147110.68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2070445.40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147130.67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2070470.40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147145.68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2070480.40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147160.67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2070495.40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147185.67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2070505.40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147215.67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2070535.40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147260.67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2070555.40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147285.67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2070570.39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147310.67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2070600.40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147335.68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2070615.40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147340.68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2070630.40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147340.67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2070650.39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147340.68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2070675.40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147340.68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2070705.40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147340.68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2070730.40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147350.68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2070760.40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147350.68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2070785.40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147355.68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2070820.40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147370.68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2070850.40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147395.69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2070885.39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147430.69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2070910.39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147465.68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2070935.40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147505.69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2070955.40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147540.68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2070980.39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147580.69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2070995.39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147620.69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2071015.39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147660.69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2071030.39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147690.69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2071045.39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147710.69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2071055.38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147725.69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2071065.39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147725.69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2071095.39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147735.69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2071130.39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147745.69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2071165.38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147765.70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2071205.38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147785.70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2071220.38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147810.70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2071235.39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147830.70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2071235.38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147870.69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2071244.68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147881.65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2071235.39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147905.70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2071235.38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147925.69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2071225.38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147955.69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2071215.38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147980.69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2071206.00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147994.14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2071180.38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148025.69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2071160.38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148050.69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2071135.38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148075.69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2071105.38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148095.69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2071085.38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148110.70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2071055.38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148135.69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2071035.38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148155.69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2071010.38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148175.68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2070985.37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148200.69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2070955.37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148220.69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2070920.38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148235.69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2070885.38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148245.68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2070840.38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148255.68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2799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2070795.38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148260.69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2070765.37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148265.68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2070740.37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148275.69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2070705.37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148285.68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2070680.37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148310.68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2070660.37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148340.68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2070645.38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148380.68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2070645.37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148395.67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2070660.37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148505.68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2070670.36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148560.68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2070685.37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148650.68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2070685.36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148690.68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2070685.36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148705.68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2070660.36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148755.68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2070640.36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148825.68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2070640.36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148860.67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2070650.36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148890.68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2070665.35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148915.68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2070690.36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148940.68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2070725.36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148955.69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2070765.36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148965.68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2070855.35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148990.69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2070860.36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148995.69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2070870.36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149005.68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2070880.35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149050.69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2070885.36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149085.68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2070895.35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149120.68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2070915.36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149145.68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2070940.35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149165.69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2070970.35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149185.68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2071015.35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149195.68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2071045.35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149195.69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2071085.35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149205.70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2071125.35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149205.69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2071155.35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149190.69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2071180.35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149185.69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2071210.35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149175.69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2071235.35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149170.69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2071265.35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149165.69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2071295.36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149165.70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2071330.35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149165.69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2071355.36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149165.69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2071364.35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149161.19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2071395.35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149170.70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2071440.35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149180.70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2071465.35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149190.70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2071490.35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149195.70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2071510.35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149200.70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2071545.35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149200.70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2071580.35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149195.70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2071615.35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149200.71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2071645.36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149200.70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2071675.35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149215.70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2071715.35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149235.70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2071750.35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149260.70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2071780.35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149280.71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2071805.35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149295.71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2071820.35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149305.71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2071840.35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149320.71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2071905.35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149315.71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2071955.35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149315.71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2072015.35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149305.71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2072060.35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149300.72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2072085.34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149295.72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2072115.35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149290.72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2072127.37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149293.12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2072071.35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149456.96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2072046.62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150710.34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2072035.31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150785.71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2072025.31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150905.71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2072020.31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151000.72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2072005.30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151080.71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2072000.31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151185.72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2071990.30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151295.71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2071985.29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151375.71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2071965.30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151530.72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2071955.29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151665.71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2071940.29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151845.71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2071925.29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152015.71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2071920.27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152110.72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2071910.27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152205.71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2071900.27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152300.71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2071890.27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152430.71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2071870.26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152595.71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2071855.26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152820.71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2071840.25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153015.71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2071820.25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153150.71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2071815.25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153265.71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2071805.25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153370.71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2071785.25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153555.70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2071780.24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153695.70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2071765.23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153820.71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2071760.23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153895.71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2071760.23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153970.71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2071745.22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154090.71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2071735.23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154295.71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2071725.21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154440.71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2071715.21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154580.70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2071695.21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154795.71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2071680.21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155015.71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2899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2071670.20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155190.71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2071660.19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155295.70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2071650.20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155475.70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2071630.18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155640.70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2071630.18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155765.70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2071620.18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155875.70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2071605.18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156025.70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2071595.17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156185.70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2071590.17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156295.71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2071580.17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156425.70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2071570.17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156565.70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2071560.17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156705.71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2071550.16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156830.70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2071540.16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156955.70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2071535.16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157050.70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2071530.15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157130.70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2071525.15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157215.70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2071515.15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157300.70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2071510.14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157405.70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2071505.14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157525.70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2071500.14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157630.71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2071490.14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157740.70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2071485.13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157835.70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2071480.13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157930.70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2071475.13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158050.70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2071465.12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158155.70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2071465.12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158225.70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2071460.12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158295.70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2071455.12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158420.70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2071445.12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158530.70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2071445.11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158640.70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2071435.11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158775.70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2071425.11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158915.70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2071410.10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159135.70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2071405.09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159295.70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2071395.09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159445.70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2071385.09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159545.69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2071375.09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159665.70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2071370.08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159760.70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2071355.08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159910.70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2071350.08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160045.70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2071340.08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160160.70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2071325.07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160295.69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2071310.06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160515.69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2071305.07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160605.69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2071290.06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160735.70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2071285.06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160855.69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2071275.06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160950.70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2071270.05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161055.70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2071260.05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161150.70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2071255.05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161220.70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2071250.05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161295.70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2071230.04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161490.69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2071220.04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161645.69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2071200.03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161815.70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2071190.03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161955.70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2071175.03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162150.69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2071160.02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162295.70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2071150.02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162380.69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2071135.02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162490.70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2071120.01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162595.70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2071105.01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162735.69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2071095.00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162865.69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2071075.00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163005.69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2071055.00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163165.69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2071044.99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163300.69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2071024.99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163460.69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2071014.99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163565.69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2071009.98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163720.69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2071009.98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163875.69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2070994.98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164070.69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2070974.97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164295.69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2070954.96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164580.68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2070934.96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164790.69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2070909.95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165130.69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2070894.95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165300.69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2070874.94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165505.68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2070859.93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165725.68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2070844.93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165935.69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2070824.92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166120.69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2070814.92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166300.68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2070794.92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166505.68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2070779.91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166710.68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2070754.90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167025.68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2070739.90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167185.69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2070729.90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167305.68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2070704.89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167590.68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2070684.88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167815.68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2070669.87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168030.68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2070644.87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168300.68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2070604.86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168750.68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2070574.85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169010.68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2070549.84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169305.68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2070529.84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169580.68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2070489.83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169920.68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2070459.82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170300.67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2070434.81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170655.68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2070414.80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170985.68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2070394.80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171300.67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2070369.79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171675.68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2999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2070349.78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171960.67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2070334.77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172290.67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2070299.76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172695.68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2070294.75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172865.67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2070279.75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173065.67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2070264.75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173300.67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2070254.74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173480.67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2070244.73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173635.67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2070234.73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173785.67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2070229.72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173980.67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2070219.72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174180.67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2070214.72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174290.67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2070204.71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174600.67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2070199.71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174765.66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2070199.70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174855.67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2070191.99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174871.09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2070184.71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174885.67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2070104.70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174885.66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2070054.71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174885.66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2070014.70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174885.66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2069979.70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174895.66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2069954.70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174900.66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2069929.70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174920.66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2069904.70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174935.66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2069879.70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174930.67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2069859.71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174930.66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2069844.70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174940.66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2069824.70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174955.66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2069794.70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174980.66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2069739.70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175000.66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2069689.70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175020.66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2069654.70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175040.66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2069634.70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175050.65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2069609.70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175070.65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2069589.70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175095.65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2069564.69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175115.65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2069544.70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175140.66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2069509.69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175170.65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2069489.69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175180.65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2069449.69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175195.65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2069429.69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175205.65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2069399.70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175235.65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2069384.70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175255.65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2069374.69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175295.65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2069359.69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175365.64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2069349.69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175415.65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2069319.69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175445.65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2069309.68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175495.64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2069289.69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175530.65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2069269.69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175560.65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2069264.68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175600.64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2069269.68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175645.65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2069274.68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175675.65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2069279.68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175700.64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2069274.68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175735.65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2069269.68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175765.65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2069254.68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175795.65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2069244.68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175835.65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2069244.68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175870.64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2069244.68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175915.64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2069244.68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175955.65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2069259.67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176005.64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2069274.67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176075.65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2069284.67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176115.65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2069294.68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176150.65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2069299.67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176185.65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2069294.67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176205.65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2069274.67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176245.64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2069254.67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176290.64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2069239.66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176350.65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2069219.67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176425.64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2069219.67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176450.64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2069222.55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176468.15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2069219.66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176485.65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2069219.66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176535.65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2069209.66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176580.64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2069204.66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176610.64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2069194.65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176640.64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2069179.66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176675.64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2069159.65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176700.65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2069154.65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176725.64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2069154.65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176750.64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2069154.65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176795.64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2069139.65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176860.64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2069134.66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176925.64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2069134.65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176960.65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2069129.64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177020.64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2069134.65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177055.64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2069146.51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177074.58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2069149.65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177085.64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2069144.64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177125.65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2069144.64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177170.64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2069109.64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177210.64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2069079.64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177250.64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2069039.65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177270.63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2069004.64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177285.64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2068944.65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177280.64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2068889.64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177265.63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2068854.64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177260.64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2068824.64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177265.63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3099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2068799.65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177275.63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2068789.64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177290.63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2068764.64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177325.63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2068749.64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177345.63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2068739.64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177365.63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2068719.64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177375.63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2068684.64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177375.63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2068649.64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177375.63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2068624.64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177360.62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2068584.65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177340.62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2068554.64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177340.63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2068529.64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177340.63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2068509.64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177350.62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2068504.64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177375.63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2068504.64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177395.63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2068499.64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177435.62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2068489.64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177455.62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2068474.64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177480.63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2068449.64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177495.62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2068424.64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177510.62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2068384.64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177505.63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2068339.64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177505.63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2068294.64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177505.62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2068249.64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177520.62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2068199.64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177545.61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2068169.63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177575.62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2068144.64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177605.62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2068119.63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177630.61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2068104.63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177645.62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2068074.63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177660.62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2068034.63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177670.61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2068014.63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177680.62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2067994.64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177670.62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2067979.64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177660.61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2067959.63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177660.61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2067924.63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177650.61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2067911.79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177644.20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2067894.63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177635.61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2067869.63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177635.61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2067849.63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177630.61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2067829.64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177630.61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2067814.63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177630.60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2067769.63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177660.61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2067754.63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177685.61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2067744.63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177700.61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2067734.63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177720.61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2067719.63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177730.61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2067699.63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177740.60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2067669.63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177755.60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2067639.63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177770.60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2067604.63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177780.60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2067574.63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177785.60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2067549.63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177785.60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2067519.63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177790.61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2067499.63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177810.60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2067479.63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177825.60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2067454.63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177840.60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2067424.63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177855.60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2067404.63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177890.60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2067379.62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177925.60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2067354.63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177955.59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2067329.63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177985.60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2067292.03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178047.67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2067284.63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178050.60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2067254.63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178085.59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2067229.62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178115.59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2067199.62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178140.60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2067179.62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178150.59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2067144.62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178170.59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2067117.11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178187.92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2067104.62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178190.59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2067079.62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178195.59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2067044.62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178200.59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2067009.62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178205.59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2066984.62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178225.59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2066954.62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178225.59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2066914.62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178235.59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2066884.62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178240.59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2066874.71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178250.54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2066864.62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178250.58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2066869.62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178265.59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2066844.62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178275.59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2066819.61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178285.59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2066799.62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178320.58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2066784.62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178355.58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2066759.62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178400.58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2066749.61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178435.58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2066729.61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178480.58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2066714.61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178500.58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2066689.62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178520.58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2066654.61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178515.57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2066609.62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178515.58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2066559.61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178515.57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2066534.61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178515.57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2066524.62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178530.57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2066504.61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178545.58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2066489.61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178580.57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2066469.61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178615.57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2066459.61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178655.57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2066449.61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178685.57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3199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2066429.61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178710.57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2066409.61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178720.57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2066369.61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178735.57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2066344.61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178745.57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2066309.60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178745.57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2066279.61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178740.57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2066239.61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178725.57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2066199.60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178725.57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2066164.61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178725.57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2066109.61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178730.57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2066059.61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178740.57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2066014.61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178765.56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2065969.61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178795.56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2065929.61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178835.56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2065889.60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178860.56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2065849.61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178875.56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2065819.60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178880.56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2065784.60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178880.55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2065759.60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178880.55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2065744.60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178865.56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2065709.60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178835.56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2065679.61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178810.55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2065654.61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178795.56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2065629.61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178795.56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2065609.60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178795.55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2065589.61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178800.55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2065559.60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178800.55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2065519.61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178800.55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2065479.60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178820.55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2065459.61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178825.55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2065439.60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178825.55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2065414.60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178815.55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2065379.60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178805.54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2065339.61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178805.55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2065299.60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178795.55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2065254.61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178790.55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2065229.61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178780.55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2065204.60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178785.55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2065174.60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178805.54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2065134.60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2065094.60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2065064.60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2065044.60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2064959.60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2064939.60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2064919.61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2064879.61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2064849.60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2064689.60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2064609.61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2064589.61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2064559.60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2064539.61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2064509.61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2064494.61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2064464.60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2064434.60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178770.52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2064414.61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2064399.61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178810.52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2064369.61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2064324.60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178845.52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2064299.60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178855.52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2064269.60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2064239.60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2064184.60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178845.52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2064144.60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178830.52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2064099.60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178830.52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2064054.60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178820.52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2063999.60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178820.51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2063934.60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178820.51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2063879.60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178820.50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2063819.60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2063789.61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2063769.60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178835.51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2063744.60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178865.50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2063724.61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178900.50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2063699.60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178945.51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2063679.60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178975.50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178990.50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2063654.60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179000.51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2063639.60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179005.50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2063619.60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179005.50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2063604.60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179015.50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2063584.60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179015.50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2063569.60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179020.50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2063544.60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179020.50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2063519.60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179010.50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2063479.60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179000.49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2063444.60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179000.50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2063409.60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179000.49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2063374.60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179000.50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2063329.60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179010.49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3299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2063304.60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179020.49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2063284.60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179035.50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2063259.60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179045.49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2063234.60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179055.49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2063199.60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179065.50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2063169.60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179075.50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2063154.60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179095.49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2063119.60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179130.49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2063079.59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179175.49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2063049.59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179210.49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2063014.59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179245.49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2062994.59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179265.49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2062979.59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179285.49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2062954.59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179295.49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2062924.59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179310.49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2062889.59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179320.49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2062864.60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179320.48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2062824.59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179320.48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2062804.59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179315.48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2062774.59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179305.48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2062754.60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179305.48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2062734.59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179305.48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2062694.59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179335.48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2062674.59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179355.48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2062649.59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179370.48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2062614.59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179395.48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2062579.59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179415.48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2062559.59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179425.47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2062554.59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179455.48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2062539.59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179480.47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2062514.58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179510.48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2062494.58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179550.47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2062449.58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179585.47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2062424.58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179620.48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2062399.58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179665.47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2062364.58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179715.47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2062349.58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179750.48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2062319.58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179800.47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2062315.59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179809.51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2062299.58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179845.47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2062284.58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179890.47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2062269.57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179940.47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2062249.57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179980.47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2062224.58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180010.46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2062194.58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180045.47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2062154.58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2062124.57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180105.47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2062099.58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180110.47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2062069.57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180120.46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2062034.58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180135.46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2062014.57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180160.46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2061989.57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180190.46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2061969.57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180235.46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2061954.57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180270.46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2061934.57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180305.46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2061914.57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180345.45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2061904.56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2061889.56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180420.46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2061884.56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180450.46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2061879.56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180470.46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2061864.56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180490.46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2061844.56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180510.46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2061824.56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180525.45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2061804.56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180535.46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180555.45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2061784.56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180570.45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2061774.56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180580.45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2061759.56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180590.46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2061744.55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180600.45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2061729.56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180625.46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2061704.56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180650.45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2061674.56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180675.45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2061649.56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180700.46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2061604.56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180735.45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2061584.55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180760.45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2061554.55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180775.45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2061529.55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180790.45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2061499.55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180805.45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2061469.56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180825.45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2061439.55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180830.45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2061399.55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180830.44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2061359.56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180835.45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2061334.55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180835.45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2061309.55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180830.44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2061284.55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180815.44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2061264.55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180805.44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2061244.56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180785.44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2061199.56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180775.44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2061159.55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180765.44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2061114.56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180760.44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2061054.56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180760.44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2060999.56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180770.44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2060954.56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180780.44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2060939.55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180790.43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2060909.55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180795.43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2060874.55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180815.43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2060844.56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180830.43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2060824.55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180835.43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2060784.55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180840.44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2060749.55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180830.43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3399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2060709.55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180815.43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2060679.56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180795.42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2060649.56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180785.43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2060614.56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180770.42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2060589.56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180755.43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2060554.56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180725.42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2060529.56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180720.42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2060504.56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180710.43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2060474.56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180710.42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2060449.56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180710.42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2060424.55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180715.42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2060394.55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180725.42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2060369.55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180735.42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2060344.55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180730.42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2060309.56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180725.42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2060284.55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180710.42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2060264.55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180700.42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2060239.56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180675.42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2060199.56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180660.41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2060149.56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180650.42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2060114.56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2060084.56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2060054.56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180665.41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2060024.56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2059994.55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2059969.56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180675.41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2059939.56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2059904.56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180655.41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2059879.56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2059844.56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180625.41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2059804.56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180625.41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2059774.56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180625.41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2059744.56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2059724.56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180575.41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2059609.56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2059504.56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2059454.56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2059374.56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180440.39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2059279.56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180435.39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2059214.56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180440.39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2059154.56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180455.39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2059094.57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180475.39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2059034.56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180495.39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2058989.56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180500.39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2058954.56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180515.39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2058904.56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180520.39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2058864.56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180515.38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2058844.57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180505.38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2058814.56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180500.38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2058774.57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180500.38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2058724.56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180510.38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2058684.57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180515.38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2058639.56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180510.37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2058609.56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180495.38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2058574.57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180475.38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2058539.56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180450.37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2058509.56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180420.37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2058474.57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180390.37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2058444.57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180355.38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2058404.56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180325.37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2058379.57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180310.37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2058359.56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180305.37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2058339.57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180305.36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2058299.56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180310.37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2058269.57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180310.37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2058244.57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180305.36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2058214.57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180285.37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2058184.57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2058164.57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180230.37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2058134.57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180210.36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2058109.57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2058079.57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180170.36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2058054.57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180135.36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180110.36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2057984.57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180085.36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2057944.57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2057909.57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2057874.58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180005.36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2057844.57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180000.36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2057809.58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179995.35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2057779.58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2057759.58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2057739.58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179925.35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2057709.57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179900.36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2057684.58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179885.35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2057644.58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179865.35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2057609.58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179860.35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2057579.58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179845.35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2057549.58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179825.35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2057529.58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179805.35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2057499.58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179780.35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2057474.58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179765.35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2057454.58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179765.35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2057409.58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179735.34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2057384.58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179710.34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2057364.58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179685.35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2057359.58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179665.34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3499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2057359.58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179650.34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2057359.58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179640.35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2057359.58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179610.34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2057359.58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179585.34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2057364.59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179550.35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2057359.58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179535.34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2057349.59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179490.34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2057339.59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179445.34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2057334.59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179400.34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2057334.59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179355.34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2057334.59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179300.35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2057334.59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179285.34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2057324.59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179265.35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2057319.59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179240.34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2057319.59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179215.35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2057319.60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179205.34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2057329.59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179190.35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2057334.59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179170.35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2057329.59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179145.34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2057329.60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179110.34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2057324.60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179065.35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2057324.60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179030.34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2057324.60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179005.35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2057324.60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178965.34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2057324.61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178945.35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2057329.60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178920.34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2057329.60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178895.34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2057319.61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178870.34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2057309.60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178855.35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2057294.61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178835.35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2057249.61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178815.34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2057199.60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178785.34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2057164.60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178770.34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2057129.61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178755.34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2057094.61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178740.34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2057059.61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178725.34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2057039.61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178695.34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2057029.60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178675.34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2057019.61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178635.34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2056999.61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178595.34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2056979.61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178545.34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2056954.61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178495.33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2056939.61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178460.33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2056934.61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178435.33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2056934.62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178420.33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2056944.61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178390.33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2056954.61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178365.33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2056949.62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178355.34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2056944.62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178330.33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2056909.61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178300.33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2056889.62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178280.33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2056859.62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178250.33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2056844.62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178230.33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2056834.62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178225.33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2056814.62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178195.33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2056799.62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178165.33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2056779.62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178145.33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2056734.63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178110.33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2056704.63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178070.33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2056684.62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178050.33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2056669.62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178030.33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2056664.63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178010.32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2056659.62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177975.33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2056654.62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177945.33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2056654.63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177915.33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2056669.63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177885.33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2056684.63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177850.33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2056689.63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177825.33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2056684.63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177800.33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2056669.63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177765.33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2056639.63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177720.33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2056609.63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177690.32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2056594.64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177655.33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2056579.64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177615.33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2056544.64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177580.33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2056514.63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177540.33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2056489.63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177525.33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2056454.64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177505.32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2056414.64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177490.32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2056389.64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177475.32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2056374.64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177460.32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2056364.64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177435.32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2056359.64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177415.32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2056359.64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177400.32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2056379.65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177385.32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2056394.64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177365.32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2056399.65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177345.32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2056404.65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177320.32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2056404.65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177300.32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2056404.64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177260.32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2056394.65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177220.32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2056384.65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177195.32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2056369.65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177180.32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2056354.64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177170.32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2056349.65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177160.32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2056344.65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177145.32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2056344.65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177130.32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2056344.65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177110.32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2056339.65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177080.31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2056334.65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177055.32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3599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2056329.65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177030.32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2056329.65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177000.32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2056319.65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176965.32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2056309.66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176930.32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2056284.65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176905.31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2056259.65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176870.32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2056239.65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176835.31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2056229.65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176810.32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2056224.66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176775.32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2056224.66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176745.31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2056229.66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176710.32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2056224.65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176690.31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2056219.66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176670.32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2056204.66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176645.32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2056189.66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176620.32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2056184.66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176600.31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2056183.61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176588.86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2056184.66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176580.31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2056204.66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176555.32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2056229.67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176520.32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2056254.66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176495.32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2056264.67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176480.32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2056274.67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176460.32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2056284.67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176440.32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2056294.66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176410.32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2056284.67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176395.31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2056254.67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176365.32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2056229.66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176335.31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2056204.67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176320.32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2056184.67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176300.32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2056159.67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176270.31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2056149.67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176250.31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2056134.67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176215.31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2056119.67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176195.31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2056099.67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176180.31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2056069.67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176180.31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2056024.67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176180.31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2055989.67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176175.31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2055964.67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176170.30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2055954.67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176155.31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2055929.67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176140.31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2055899.67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176125.31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2055869.68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176125.31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2055839.68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176115.30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2055819.67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176110.30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2055794.67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176110.30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2055764.51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176097.20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2055749.67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176100.30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2055709.67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176100.31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2055669.68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176100.30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2055624.67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176100.30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2055589.67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176100.30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2055559.67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176095.30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2055539.67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176080.30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2055519.67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176055.30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2055499.68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176015.30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2055469.68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175980.30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2055444.68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175945.30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2055434.68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175930.29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2055424.68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175915.30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2055399.67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175910.30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2055364.68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175880.30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2055344.68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175850.29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2055324.68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175820.29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2055309.68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175795.29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2055299.68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175785.30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2055274.68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175785.29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2055244.68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175785.29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2055214.68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175785.29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2055184.68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175765.29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2055149.68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175745.29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2055119.68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175725.29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2055099.69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175700.29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2055074.68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175675.28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2055054.68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175640.29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2055039.68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175610.29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2055019.69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175575.28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2054989.69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175540.29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2054949.69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175510.29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2054919.68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175495.28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2054879.69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175475.28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2054849.69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175465.28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2054824.69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175450.28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2054794.69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175435.28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2054759.70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175410.28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2054719.69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175375.28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2054684.69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175345.28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2054654.69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175325.27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2054639.69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175300.27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2054634.69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175275.28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2054624.69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175255.28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2054604.70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175230.28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2054579.69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175205.27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2054559.70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175185.27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2054549.70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175160.27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2054534.70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175125.27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2054514.70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175100.27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2054489.70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2054459.70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175090.27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2054429.70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175095.27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3699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2054394.69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175110.27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2054374.70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175115.27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2054329.70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175105.27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2054294.70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175085.26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2054269.70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175070.27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2054261.03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175055.74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2054254.70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175035.27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2054244.70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174995.27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2054239.70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174950.27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2054234.70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174910.26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2054224.71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174875.26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2054224.70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174845.27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2054224.71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174825.26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2054229.70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174795.26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2054229.70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174765.27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2054224.71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174750.26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2054189.71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174745.27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2054159.71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174730.26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2054129.70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174730.26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2054094.71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174730.26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2054069.71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174740.27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2054029.71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174745.26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2053989.71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174745.26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2053959.70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174735.26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2053929.71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174720.25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2053909.71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174705.25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2053889.71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174680.26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2053889.71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174655.26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2053889.71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174615.26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2053884.71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174595.26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2053874.71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174575.26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2053849.71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174560.26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2053824.72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174540.25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2053779.71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174515.26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2053729.71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174495.26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2053704.71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174475.25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2053679.71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174450.25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2053659.72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174425.25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2053614.71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174395.25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2053589.71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174385.25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2053549.72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174385.25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2053529.71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174370.25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2053504.71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174385.24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2053494.71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174400.25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2053479.72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174405.25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2053434.71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174405.25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2053369.71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174400.25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2053314.72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174390.24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2053264.71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174385.24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2053219.72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174385.24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2053164.72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174390.24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2053104.71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174425.24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2053069.72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174450.24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2053059.71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174500.23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2053034.71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174545.24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2053014.71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174580.24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2052984.71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174610.23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2052954.71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174635.23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2052929.71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174645.23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2052894.71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174650.23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2052859.71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174655.23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2052834.71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174650.23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2052814.71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174650.23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2052774.71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174650.23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2052719.71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174650.22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2052689.71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174650.23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2052669.71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174645.22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2052644.71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174635.23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2052619.71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174625.23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2052604.71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174605.23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2052589.72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174585.22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2052569.71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174580.22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2052524.72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174560.22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2052509.26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174535.63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2052484.72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174545.22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2052434.71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174540.22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2052394.71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174540.22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2052354.71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174540.21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2052319.71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174550.22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2052289.71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174555.22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2052274.71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174555.21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2052254.71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174550.21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2052239.71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174535.21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2052224.71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174525.22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2052204.72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174510.22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2052179.71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174490.21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2052154.71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174485.21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2052124.72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174480.22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2052084.71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174485.21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2052049.71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174485.21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2052029.71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174485.21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2052004.71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174480.21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2051964.71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174465.21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2051924.71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174445.21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2051914.71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174445.20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2051894.72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174445.21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2051874.72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174440.21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2051844.71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174435.20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2051819.71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174425.20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2051774.72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174425.20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3799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2051749.71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174425.20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2051719.71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174440.20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2051684.72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174440.21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2051639.72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174440.20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2051604.71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174440.20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2051564.72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174445.20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2051539.71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174440.20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2051514.71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174435.19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2051489.71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174420.20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2051454.72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174400.19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2051419.72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174380.20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2051384.72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174370.19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2051354.71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174370.20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2051334.71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174370.19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2051324.72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174370.19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2051299.71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174350.19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2051284.71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174345.19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2051224.72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174320.19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2051199.72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174310.19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2051189.79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174305.41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2051184.72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174295.19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2051174.71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174280.19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2051164.72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174260.19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2051159.71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174250.19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2051144.72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174225.19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2051134.72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174205.19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2051109.72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174185.18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2051069.72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174160.18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2051049.72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174140.18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2051039.73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174110.18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2051014.72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174080.19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2050984.72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174055.18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2050954.72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174035.19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2050924.72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174005.18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2050909.73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173965.19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2050899.73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173910.18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2050869.73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173885.18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2050824.73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173850.18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2050799.73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173825.18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2050794.73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173745.17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2050784.74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173660.18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2050774.73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173640.18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2050749.74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173615.18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2050729.74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173590.17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2050719.73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173570.18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2050719.73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173545.18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2050724.73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173520.18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2050729.73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173500.18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2050729.74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173480.18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2050724.74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173460.18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2050724.74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173445.18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2050739.74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173430.18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2050754.74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173415.18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2050764.74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173395.18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2050779.74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173365.18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2050809.75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173305.18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2050824.74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173280.17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2050849.74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173240.18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2050864.74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173195.18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2050864.75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173105.18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2050869.75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173090.18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2050875.23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173094.11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2050879.75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173100.18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2050889.75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173080.18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2050899.75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173060.18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2050914.75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173020.18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2050914.75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173005.18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2050904.75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172970.18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2050904.75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172950.18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2050904.75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172910.18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2050904.76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172865.18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2050899.76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172810.18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2050879.76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172755.18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2050869.76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172715.18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2050864.76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172665.18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2050854.76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172620.18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2050854.77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172590.18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2050864.76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172540.18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2050884.76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172470.18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2050894.76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172395.18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2050889.77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172365.18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2050879.76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172340.18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2050854.77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172315.18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2050824.77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172295.18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2050744.77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172270.17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2050719.77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172255.18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2050704.77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172225.18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2050704.77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172185.17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2050714.77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172140.18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2050709.78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172110.18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2050689.78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172095.17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2050659.78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172090.17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2050629.77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172090.18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2050589.78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172110.17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2050559.77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172130.18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2050529.77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172145.17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2050504.77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172165.17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2050494.77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172185.18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2050444.77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172205.17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2050394.77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172255.17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3899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2050344.77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172300.17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2050319.77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172330.17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2050314.77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172335.16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2050314.77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172355.17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2050304.77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172365.16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2050279.77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172400.17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2050269.76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172430.17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2050264.76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172470.16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2050244.77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172485.17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2050224.76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172485.17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2050204.77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172470.17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2050189.77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172455.16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2050164.77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172450.16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2050149.76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172460.16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2050134.76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172475.16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2050114.76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172475.16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2050079.76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172480.16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2050059.76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172490.16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2050059.77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172505.16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2050074.76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172530.16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2050099.76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172565.16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2050114.76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172600.16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2050109.76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172635.16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2050099.76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172665.16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2050089.76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172670.16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2050059.76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172675.16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2050024.76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172660.16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2049989.76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172640.15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2049959.76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172605.16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2049934.76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172575.16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2049914.77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172555.16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2049894.76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172560.15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2049879.77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172565.16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2049819.76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172505.15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2049549.77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172300.15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2049390.77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172178.17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2049331.38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172112.65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2049314.64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172119.76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2048819.78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171740.13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2048244.79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171300.11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2047819.80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170965.10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2046949.82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170295.08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2046814.82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170195.08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2045814.84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169420.05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2045654.85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169295.05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2044819.86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168650.03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2044534.87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168430.02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2044046.07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168638.85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2043984.86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168665.00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2043819.86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168825.01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2043689.85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168995.00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2043519.84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169300.00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2043454.84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169399.99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2043394.84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169445.00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2043349.84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169505.00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2043174.83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169629.99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2043089.83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169714.99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2043049.83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169779.98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2042924.83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169869.98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2042849.83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169969.98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2042753.41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170125.38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2042709.82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170294.98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2042714.82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170344.98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2042729.81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170364.98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2042729.82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170369.98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2042719.81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170429.97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2042719.82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170489.97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2042709.81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170569.97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2042749.81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170719.97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2042779.81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170779.97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2042859.81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170829.98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2042939.80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170939.98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2043213.68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171402.57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2043354.78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171689.99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2043399.78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171839.99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2043434.77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172094.99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2043414.77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172199.99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2043417.02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172459.36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2043394.76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172509.99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2043324.76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172584.99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2043179.75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172714.99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2043049.75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172789.99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2043039.75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172809.99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2042964.76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172839.98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2042944.76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172854.98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2042929.76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172849.98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2042944.75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172824.98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2042934.75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172794.98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2042924.76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172804.98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2042914.76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172799.98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2042914.75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172739.98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2042895.49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172724.72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2042874.76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172724.98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2042864.75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172739.98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2042864.76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172754.98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2042799.76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172754.98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2042789.75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172739.98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2042794.76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172729.98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2042819.76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172729.98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2042834.76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172709.98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3999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2042849.75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172709.98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2042859.76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172694.97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2042829.76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172684.98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2042749.76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172664.97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2042729.76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172664.97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2042704.76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172679.98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2042669.76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172674.97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2042519.76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172679.97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2042524.76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172997.20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2042554.74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173199.97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2042689.74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173589.97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2042824.73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173764.98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2042904.73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173844.98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2042959.73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173869.98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2043124.73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173894.98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2043344.73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173849.99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2043539.73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173790.00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2043774.73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173700.00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2043934.73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173665.01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2044094.73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173670.01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2044224.74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173710.02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2044469.72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173830.02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2044667.20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173889.36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2045104.73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173885.03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2045239.72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173905.04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2045439.72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174000.04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2045624.73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174080.05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2045814.72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174210.05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2045924.71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174325.06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2046019.72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174420.06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2046074.71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174570.06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2046234.70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175145.06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2046415.64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175559.62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2046499.67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176030.07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2046499.67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176450.07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2046464.66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176590.07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2046343.62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176832.11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2046354.65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176915.07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2046524.64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177155.07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2046624.64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177230.07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2046749.64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177300.07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2046819.64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177315.08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2046999.64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177405.09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2047134.64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177520.09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2047208.00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177678.46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2047224.63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177830.09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2047174.62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178040.09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2047074.62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178300.09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2047039.61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178375.08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2047004.62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178420.08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2046819.61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178515.08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2046699.61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178555.08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2046629.61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178555.08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2046549.61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178530.07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2046299.61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178390.06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2046219.61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178355.06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2046144.62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178335.06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2045974.62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178245.05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2045899.62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178220.06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2045824.62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178210.06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2045659.62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178255.05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2045539.88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178406.66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2045409.61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178645.04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2045394.60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178895.04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2045384.60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178980.04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2045359.60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179075.04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2045334.59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179250.04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2045329.59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179415.04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2045339.58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179555.04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2045394.58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179675.04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2045461.82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179906.21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2045479.57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180100.04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2045469.57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180305.04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2045440.96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180432.73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2045384.56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180555.04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2045344.56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180615.04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2045299.56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180665.05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2045169.56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180720.04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2045064.56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180730.04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2044999.55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180730.03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2045734.51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182565.05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2045809.50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182745.05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2045864.50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182815.06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2045884.50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182820.06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2046194.50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182695.07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2046284.51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182670.06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2046329.51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182670.07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2046424.51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182705.06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2046469.50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182730.07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2046539.50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182750.07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2046589.51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182785.08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2046599.50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182820.08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2046599.51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182935.07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2046589.50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182965.07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2046574.50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182985.07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2046579.50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183015.07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2046594.50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183045.07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2046589.50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183070.07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2046634.49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183175.08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2046634.50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183230.07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4099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2046624.49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183280.08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2046644.49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183295.08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2046709.49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183305.08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2046729.49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183345.07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2046714.49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183385.07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2046719.49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183415.08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2046719.49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183440.07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2046704.49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183465.08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2046720.12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183503.42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2046704.49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183560.08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2046689.49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183585.07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2046694.48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183640.07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2046684.48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183665.07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2046639.48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183705.07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2046614.47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183715.07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2046594.48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183720.07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2046549.48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183710.07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2046474.48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183715.07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2046445.66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183722.07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2046389.48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183715.07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2046368.62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183718.16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2046354.48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183735.07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2046320.27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183737.44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2046284.48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183760.07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2046274.48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183770.07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2046254.48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183775.06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2046104.47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183880.06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2045934.47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184030.05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2045889.47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184055.06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2045849.47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184105.05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2045779.46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184230.05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2045694.46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184295.05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2045604.47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184395.05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2045554.46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184510.05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2045544.46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184565.04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2045499.46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184635.04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2045479.46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184700.05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2045479.45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184810.04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2045463.61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184895.31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2045379.45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185030.05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2045349.45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185065.04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2045314.45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185100.04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2045304.45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185120.04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2045304.45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185135.04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2045329.44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185240.04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2045329.44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185265.04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2045324.44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185280.04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2045309.44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185300.04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2045279.44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185365.04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2045249.44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185370.04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2045124.71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185380.13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2042971.79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185468.10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2030311.62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185465.59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2030214.44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185374.66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2030204.44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185269.66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2030204.44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185244.66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2030194.44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185204.66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2030154.44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185104.66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2030139.44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185079.65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2030139.45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185059.66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2030179.45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185029.66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2030189.45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185004.66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2030204.45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184999.66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2030244.45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184964.66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2030259.45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184959.67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2030274.45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184944.66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2030279.45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184919.66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2030269.45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184849.66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2030269.45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184789.66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2030294.46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184664.66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2030314.46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184614.67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2030294.46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184529.66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2030144.47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184429.65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2030099.47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184384.66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2030024.46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184294.65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2029769.47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184069.65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2029744.47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184049.65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2029694.48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183979.65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2029624.47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183934.65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2029524.47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183924.65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2029399.48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184014.64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2029379.47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184024.64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2029354.47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184029.64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2029259.47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184024.64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2029204.47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184019.64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2029149.47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184019.63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2029064.48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184009.64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2028974.47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183964.63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2028949.47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183954.63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2028929.47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183939.63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2028784.48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183744.63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2028774.48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183719.63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2028769.48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183704.62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2028759.48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183689.63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2028734.48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183669.62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2028674.48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183639.62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2028529.48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183584.61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2028494.48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183569.62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2028434.49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183509.61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2028399.48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183439.62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4199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2028394.49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183419.61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2028374.49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183394.61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2028369.49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183379.62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2028359.50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183299.61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2028374.49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183249.62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2028384.49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183239.61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2028434.49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183239.61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2028479.49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183234.62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2028514.49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183229.61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2028529.50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183219.62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2028539.49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183189.62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2028569.49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183119.62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2028574.49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183024.62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2028564.50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182949.62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2028564.51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182849.62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2028559.50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182834.62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2028574.51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182759.62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2028584.50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182724.61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2028584.50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182694.62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2028589.50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182674.62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2028584.51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182639.62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2028529.51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182569.62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2028509.51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182544.62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2028484.51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182534.61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2028454.51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182509.62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2028389.51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182459.61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2028359.51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182444.62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2028329.51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182439.61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2028299.52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182444.61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2028269.51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182464.61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2028259.51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182489.61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2028259.51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182564.61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2028229.51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182649.61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2028204.51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182739.61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2028194.51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182784.61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2028209.50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182854.61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2028249.50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182939.61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2028264.50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182979.61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2028264.50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182999.61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2028254.50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183029.61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2028229.50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183049.61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2028074.49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183084.61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2028009.49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183104.60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2027979.49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183094.61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2027954.50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183069.60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2027929.50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183034.61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2027909.50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182964.60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2027909.50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182924.60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2027909.51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182894.61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2027929.50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182809.60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2027944.50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182799.61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2027999.50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182739.60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2028019.51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182709.60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2028049.50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182644.61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2028069.51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182614.60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2028129.51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182559.61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2028149.51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182544.60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2028174.51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182509.61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2028184.51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182479.61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2028204.52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182434.61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2028204.51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182399.60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2028189.52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182374.60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2028139.51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182339.61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2028114.51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182339.61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2028059.51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182369.61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2027999.52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182424.60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2027984.51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182439.61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2027929.51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182459.60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2027879.51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182439.60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2027859.52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182424.60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2027849.51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182409.60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2027849.51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182389.60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2027864.51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182359.61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2027899.52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182309.60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2027904.52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182299.60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2027929.52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182209.60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2027934.52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182159.60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2027949.52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182104.60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2027954.52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182084.60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2027944.52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182059.60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2027919.52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181984.60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2027904.53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181959.60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2027874.52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181939.60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2027814.53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181904.60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2027784.52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181899.60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2027749.53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181904.60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2027724.53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181924.60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2027679.52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181964.60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2027659.53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181994.59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2027604.52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182024.59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2027574.53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182029.59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2027554.53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182024.59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2027489.53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181994.59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2027480.58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181962.64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2027494.53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181924.59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2027534.53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181844.60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2027574.53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181819.59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2027619.53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181809.60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2027744.53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181804.60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2027779.53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181799.60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4299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2027814.53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181784.60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2027849.53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181764.60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2027909.54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181704.60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2027924.54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181664.60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2027919.54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181634.61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2027899.54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181604.60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2027839.54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181489.60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2027829.53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181469.60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2027809.54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181464.60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2027779.54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181464.60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2027739.53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181484.60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2027689.54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181494.60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2027674.53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181479.60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2027669.54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181404.60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2027679.54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181369.59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2027699.54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181344.60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2027714.54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181309.60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2027724.54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181299.60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2027769.54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181169.60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2027799.55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181094.60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2027834.55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181049.60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2027859.55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181014.60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2027889.55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180989.60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2027899.55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180974.61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2027904.55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180954.60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2027874.55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180849.61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2027814.55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180824.60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2027767.28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180824.55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2027704.69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180861.48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2027609.55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180939.60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2027579.55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180969.59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2027529.55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180989.59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2027504.55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181004.59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2027439.55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180994.58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2027394.55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180969.59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2027354.55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180934.59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2027319.55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180889.59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2027284.55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180839.59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2027254.55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180754.59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2027269.56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180694.59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2027309.56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180644.59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2027414.56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180569.59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2027464.56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180549.59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2027529.56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180509.60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2027594.57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180469.59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2027629.56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180454.59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2027679.56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180444.60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2027779.56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180459.60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2027814.56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180469.60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2027854.56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180489.60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2027874.56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180514.60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2027898.51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180554.52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2027879.56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180659.60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2027884.56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180674.60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2027899.56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180699.60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2027919.55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180764.60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2027934.55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180774.60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2027974.55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180784.61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2028019.55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180784.61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2028099.56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180754.61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2028114.56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180754.61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2028139.55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180794.61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2028159.55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180809.61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2028184.55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180814.61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2028214.55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180809.61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2028259.56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180789.61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2028324.56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180739.62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2028339.56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180674.61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2028319.56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180594.61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2028309.56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180584.61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2028229.56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180549.61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2028169.56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180514.61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2028144.56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180504.61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2028094.56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180454.61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2028049.57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180369.60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2028044.57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180344.61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2028039.56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180329.60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2028024.57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180294.60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2028034.57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180264.60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2028064.57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180234.61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2028079.57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180224.60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2028094.57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180224.61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2028114.57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180234.61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2028139.57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180294.61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2028144.57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180319.61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2028154.56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180329.61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2028184.56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180359.61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2028214.57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180369.61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2028344.56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180379.61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2028404.56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180379.62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2028434.57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180374.62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2028459.57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180364.62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2028479.57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180344.61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2028489.57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180319.61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2028484.56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180259.62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2028454.57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180204.62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2028434.57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180184.62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2028344.57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180144.61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2028329.57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180144.62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2028309.57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180169.61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4399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2028289.57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180179.62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2028264.57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180179.61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2028214.57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180149.61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2028184.58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180119.61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2028154.57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180054.61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2028154.57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180039.61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2028164.57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180029.61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2028184.58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180019.61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2028244.57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180004.61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2028254.58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179999.61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2028269.58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179984.61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2028279.58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179979.61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2028294.57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179979.61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2028309.57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179979.61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2028314.58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179974.61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2028319.57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179934.61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2028279.58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179864.61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2028244.58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179829.61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2028174.58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179804.61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2028109.58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179789.61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2028049.58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179789.60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2028034.58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179769.61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2028009.58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179774.61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2027974.58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179749.61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2027949.58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179719.60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2027924.58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179694.61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2027874.58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179674.60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2027854.58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179669.60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2027849.58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179654.60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2027797.98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179632.98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2027759.59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179599.60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2027744.59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179569.60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2027744.58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179534.60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2027684.59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179474.59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2027539.59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179379.60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2027434.59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179339.59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2027329.59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179319.59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2027249.59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179319.59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2027169.59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179329.58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2027044.59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179369.58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2026956.37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179424.33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2026894.59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179489.57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2026874.58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179524.58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2026855.56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179625.31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2026839.58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179699.57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2026799.58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179759.57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2026714.58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179819.57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2026239.57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179929.56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2026034.58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179959.55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2025589.57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180009.54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2025374.58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180029.54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2025244.11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180052.05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2025129.57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180094.53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2024969.57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180114.53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2024884.57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180134.53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2024729.57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180134.52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2024674.57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180139.52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2024329.56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180224.51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2024249.57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180259.51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2024149.57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180289.50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2024059.56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180314.51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2023999.57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180314.50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2023964.57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180294.50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2023870.01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180190.05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2023684.58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179924.50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2023549.58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179799.49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2023459.58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179744.49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2023379.58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179744.48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2023279.58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179764.48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2023224.58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179759.48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2023104.58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179779.48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2023009.58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179784.47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2022824.58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179844.48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2022329.57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180119.46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2021994.57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180259.45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2021949.57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180294.45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2021829.57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180369.45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2021824.56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180374.45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2021634.56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180454.44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2021429.56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180529.44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2021169.56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180649.43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2021099.56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180664.43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2020994.56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180719.43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2020924.55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180754.43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2020819.56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180774.43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2020689.55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180834.42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2020554.55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180904.42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2020494.55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180964.42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2020439.55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181039.42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2020309.55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181094.41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2020179.54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181149.41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2020014.55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181269.40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2019944.54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181304.40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2019874.54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181319.40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2019784.54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181389.40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2019669.53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181524.39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2019559.53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181724.39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2019524.52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181804.39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2019409.52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181954.39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2019339.52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181999.38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4499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2019219.52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182049.38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2019154.52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182059.39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2019094.52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182064.38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2018964.52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182049.37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2018754.52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181984.38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2018489.53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181914.36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2018359.53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181909.36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2018234.53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181919.36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2018123.01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181956.42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2017904.53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182084.35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2017763.92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182154.57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2017694.52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182229.35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2017674.51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182294.34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2017674.51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182384.34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2017669.51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182519.34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2017659.51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182559.34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2017589.50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182639.35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2017544.50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182674.34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2017484.51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182709.34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2016924.50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182874.32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2016719.50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183009.32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2016574.50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183069.32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2016274.49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183224.30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2016059.49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183334.30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2015964.49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183374.30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2015924.49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183399.30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2015849.49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183454.30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2015779.49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183504.30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2015614.49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183594.29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2015529.48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183704.29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2015484.47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183889.29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2015474.48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183949.29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2015444.47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183994.28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2015414.47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184054.29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2015364.47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184119.28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2015294.47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184149.29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2015229.47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184164.28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2015154.47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184174.28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2015084.47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184159.28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2014979.48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184074.27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2014914.48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183999.27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2014829.48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183944.27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2014544.47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183944.27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2014274.47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183969.26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2014169.47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183994.26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2014014.47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184044.25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2013889.48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184049.25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2013769.47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184024.24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2013684.47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183979.24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2013559.47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183869.24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2013479.48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183729.24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2013431.75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183581.96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2013419.48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183484.23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2013394.50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183324.24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2013369.49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183264.24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2013319.50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183194.24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2013239.50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183139.23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2013179.50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183124.23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2013189.50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183069.23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2013234.50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182959.23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2013224.50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182889.23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2013174.50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182804.24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2013034.51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182564.23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2012989.51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182514.22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2012944.51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182424.22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2012929.52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182339.22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2012865.74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182202.74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2012789.53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182104.23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2012719.53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182054.22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2012655.49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181918.85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2012564.52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181859.21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2012524.53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181814.22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2012494.53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181764.22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2012469.54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181699.22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2012449.53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181674.22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2012374.54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181614.21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2012339.54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181574.21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2012304.54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181494.21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2012269.54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181434.20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2012189.54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181359.21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2012165.77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181300.27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2012174.54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181219.21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2012174.55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181179.20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2012144.54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181084.21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2012134.54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181009.20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2012099.57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180953.10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2012049.55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180914.20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2011994.55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180819.20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2011994.55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180794.20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2012014.55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180749.20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2012004.56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180719.20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2011984.56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180699.20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2011869.56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180609.20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2011709.57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180539.20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2011679.56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180484.20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2011674.56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180434.19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2011674.56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180369.19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2011629.57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180139.19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2011566.20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180041.41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2011457.35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179938.17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4599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2011349.58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179744.18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2011319.58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179709.19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2011269.58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179624.18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2011216.21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179573.42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2011159.58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179509.18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2011039.59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179394.18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2010979.59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179369.18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2010934.59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179334.18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2010899.60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179289.17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2010869.59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179219.17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2010869.60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179184.18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2010844.59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179059.18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2010844.60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179004.17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2010879.61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178924.17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2010884.61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178904.17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2010874.60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178844.17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2010879.61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178779.18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2010764.61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178559.17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2010764.61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178489.17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2010749.61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178434.17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2010724.61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178354.17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2010707.11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178332.69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2010639.62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178339.17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2010614.00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178324.00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2010609.62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178289.17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2010619.62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178259.17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2010669.62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178189.17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2010664.63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178109.17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2010644.62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178104.16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2010584.63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178104.17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2010539.63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178084.17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2010519.62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178069.17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2010484.62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178069.16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2010444.62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178059.16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2010429.63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178044.16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2010419.63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177994.16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2010399.63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177959.16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2010374.63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177954.16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2010334.63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177959.16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2010326.59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177944.10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2010314.63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177884.16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2010249.63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177844.16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2010239.63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177824.16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2010174.63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177784.16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2010169.63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177769.15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2010184.63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177744.15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2010174.63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177704.15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2010129.63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177679.15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2010094.63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177669.15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2010079.63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177639.15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2010039.63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177604.15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2009979.64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177569.15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2009954.63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177544.15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2009929.60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177473.18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2009879.64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177419.15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2009859.64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177354.15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2009844.64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177339.15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2009804.65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177314.15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2009759.64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177234.15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2009739.64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177224.15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2009704.64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177144.14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2009659.65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177084.14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2009654.65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177064.15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2009574.65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176984.14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2009539.65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176929.14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2009474.66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176884.13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2009424.65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176809.14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2009329.66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176689.13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2009324.67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176544.14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2009279.66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176424.13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2009259.67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176344.13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2009234.67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176194.13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2009214.67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176154.13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2009189.68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176069.13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2009199.67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176004.13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2009194.67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175984.13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2009144.67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175964.13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2009084.68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175929.13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2009029.68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175794.13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2008974.68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175749.13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2008919.68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175699.12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2008909.69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175674.13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2008909.69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175654.12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2008959.69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175599.13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2008969.69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175504.13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2008984.69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175489.13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2009094.69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175449.13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2009109.69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175394.13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2009104.31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175284.08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2009119.69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175249.13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2009139.69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175244.13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2009164.69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175264.13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2009200.85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175274.87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2009254.69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175224.13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2009289.70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175144.13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2009324.70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175109.13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2009349.70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175089.13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2009364.70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175049.13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2009344.70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174999.14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2009314.70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174959.14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4699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2009284.70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174934.13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2009259.70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174924.13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2009199.70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174924.13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2009129.70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174889.13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2009086.40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174852.49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2009032.89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174799.92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2009009.70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174769.13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2008944.70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174699.12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2008919.71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174684.13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2008789.71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174649.12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2008719.71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174609.12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2008669.71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174549.12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2008649.71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174499.12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2008634.71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174424.12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2008644.71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174349.12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2008644.72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174244.11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2008614.72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174089.12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2008589.72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174049.11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2008499.73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173984.11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2008390.17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173862.92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2008344.73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173789.11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2008309.74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173699.11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2008244.74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173649.10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2008194.73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173589.10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2008184.74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173569.11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2008199.73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173524.11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2008229.74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173499.10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2008238.31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173449.66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2008264.74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173354.11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2008264.75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173324.11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2008244.75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173244.11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2008213.88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173074.53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2008184.75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173039.10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2008119.75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172984.11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2008109.75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172969.10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2008119.75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172894.10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2008119.75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172859.11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2008109.75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172829.10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2008074.76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172794.10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2007979.76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172739.10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2007959.75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172719.10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2007947.86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172682.98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2007924.76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172474.10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2007944.76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172454.10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2007974.76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172439.10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2008034.76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172419.10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2008059.77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172389.10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2008065.79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172341.97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2008064.77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172299.10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2008064.77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172204.10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2008049.77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172144.10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2008039.78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172124.10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2008039.77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172104.10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2008054.77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172049.11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2008039.78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171954.10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2008009.76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171879.10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2008009.78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171814.10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2007994.78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171769.10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2007979.78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171749.10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2007889.79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171714.09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2007829.78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171674.09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2007794.78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171639.09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2007759.79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171619.09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2007714.79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171564.10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2007699.79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171499.09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2007739.79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171389.09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2007784.79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171279.09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2007769.79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171249.09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2007679.80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171204.10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2007659.80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171199.09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2007539.80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171109.09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2007489.80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171089.09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2007368.41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171072.62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2007339.80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171064.08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2007314.80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171034.09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2007214.80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170929.08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2007184.81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170884.08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2007164.80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170814.08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2007159.81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170779.08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2007119.81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170724.08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2007124.81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170639.08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2007104.82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170569.08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2007064.82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170529.07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2007019.81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170504.07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2006989.81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170464.07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2006989.82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170429.08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2007054.82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170249.08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2007089.82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170214.08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2007109.82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170204.08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2007124.82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170189.08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2007139.83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170129.08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2007144.83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170079.08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2007174.82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170034.08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2007199.83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169999.08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2007194.83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169954.08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2007149.83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169844.08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2007114.83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169774.08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2007099.84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169709.08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2007134.83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169659.08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2007149.84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169629.08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4799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2007154.83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169594.08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2007214.83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169494.08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2007214.84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169464.08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2007244.84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169419.08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2007249.84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169399.09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2007214.85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169274.08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2007154.85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169209.08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2007136.59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169155.69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2007114.85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169084.08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2007094.84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169069.08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2007069.85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169054.08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2007046.01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169023.96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2007034.85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168994.07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2007039.85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168934.08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2007024.85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168879.07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2007004.85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168869.07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2006958.68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168863.06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2006874.86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168834.07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2006784.85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168814.07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2006739.86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168794.07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2006694.86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168729.07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2006659.86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168694.07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2006649.86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168669.07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2006650.59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168641.26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2006669.86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168614.07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2006694.86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168589.07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2006678.13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168552.53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2006654.86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168534.06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2006584.87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168494.07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2006549.86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168444.06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2006499.86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168329.06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2006489.87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168264.06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2006474.87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168239.06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2006464.87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168209.06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2006364.87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168099.06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2006324.88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168069.06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2006314.87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168044.05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2006294.88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167979.05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2006259.88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167924.06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2006184.88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167884.05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2006079.88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167829.05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2006054.88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167824.05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2005994.88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167824.04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2005969.88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167814.05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2005924.88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167774.05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2005914.88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167764.05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2005909.89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167744.05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2005894.89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167669.05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2005879.88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167649.05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2005834.89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167629.05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2005744.88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167624.04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2005714.89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167609.04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2005679.89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167584.04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2005629.89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167529.04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2005609.89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167514.04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2005539.89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167504.04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2005514.89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167509.03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2005454.89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167544.03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2005389.89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167559.04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2005344.89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167544.04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2005334.89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167514.03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2005314.89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167494.03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2005299.89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167454.03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2005274.89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167434.03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2005234.89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167444.03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2005214.89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167444.03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2005124.90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167439.03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2004979.90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167359.03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2004794.89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167329.02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2004719.89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167339.01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2004694.89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167334.02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2004669.89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167324.02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2004594.90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167284.01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2004439.89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167284.01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2004409.90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167269.01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2004369.89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167234.01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2004334.90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167219.01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2004259.89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167149.01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2004174.90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167029.01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2004079.91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167004.00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2004001.57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166965.89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2003964.90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166948.99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2003924.91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166899.00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2003869.90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166883.99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2003799.91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166848.99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2003779.91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166833.99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2003759.91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166804.00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2003704.91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166768.99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2003619.91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166753.99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2003544.91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166728.98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2003509.91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166708.99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2003459.91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166668.99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2003409.91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166648.98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2003349.92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166588.98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2003334.92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166558.98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2003294.92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166523.98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2003279.91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166498.98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2003279.91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166428.98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2003244.92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166378.98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2003219.92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166363.98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4899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2003204.92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166338.98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2003174.92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166318.97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2003119.92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166288.98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2003084.93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166258.98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2003069.92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166243.98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2003039.92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166233.97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2002769.92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166128.97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2002729.93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166123.97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2002704.92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166143.97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2002664.93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166143.96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2002629.93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166108.96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2002594.92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166088.97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2002539.37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166093.06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2002504.93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166068.96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2002484.93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166048.96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2002466.36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165998.58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2002464.93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165833.96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2002484.94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165748.96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2002494.93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165733.96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2002529.57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165695.14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2002529.12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165616.28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2002404.94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165443.96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2002384.94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165393.96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2002369.94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165288.96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2002349.94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165233.96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2002294.95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165198.96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2002274.95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165193.95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2002219.95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165118.96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2002212.72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165029.40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2002184.96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164998.95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2002134.95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164963.95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2002124.96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164898.95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2002114.96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164878.96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2002029.96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164808.95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2002009.96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164778.95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2001979.95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164758.95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2001949.96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164713.95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2001949.96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164678.95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2001944.96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164643.95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2001949.97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164603.94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2001969.96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164553.94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2002014.97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164498.94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2002044.96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164478.95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2002049.96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164453.95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2002024.97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164368.95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2002039.97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164348.95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2002039.97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164333.95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2002004.97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164293.95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2001979.97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164248.95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2001984.98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164208.95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2002039.98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164133.95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2002079.98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164028.95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2002069.97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163983.95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2002259.99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163838.96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2002214.99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163308.95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2002455.01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162538.96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2002421.15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162267.64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2002425.02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162093.95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2002415.03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162008.96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2002465.03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161863.96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2002480.03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161843.96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2002480.04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161773.96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2002465.03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161708.96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2002485.04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161648.96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2002550.04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161523.96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2002540.04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161508.96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2002540.04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161503.96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2002545.04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161458.97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2002520.05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161333.96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2002535.05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161318.96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2002580.04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161323.96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2002605.05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161268.96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2002590.05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161233.96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2002605.04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161208.96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2002605.05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161173.97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2002545.05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161103.96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2002465.05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161053.96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2002440.05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161013.96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2002440.05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160983.96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2002470.05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160928.96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2002510.05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160893.96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2002530.05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160878.96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2002575.06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160863.97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2002605.06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160823.96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2002625.06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160763.96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2002635.06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160748.96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2002625.06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160698.96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2002640.06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160653.96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2002635.06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160608.96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2002625.06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160558.96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2002595.06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160498.97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2002560.07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160453.97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2002500.07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160438.96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2002465.07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160413.96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2002450.07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160378.96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2002425.07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160338.96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2002400.08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160323.96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2002370.07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160313.96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2002325.07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160298.95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2002320.07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160288.96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4999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2002330.08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160248.96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2002340.07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160243.96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2002345.08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160203.96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2002365.07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160178.96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2002415.08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160138.96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2002435.08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160113.96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2002430.07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160098.96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2002390.07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160088.96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2002385.08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160068.95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2002385.08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160048.96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2002420.08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159978.95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2002425.08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159963.96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2002455.08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159943.96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2002470.08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159938.96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2002470.08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159898.96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2002475.08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159883.96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2002495.08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159863.96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2002470.08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159803.96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2002480.09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159683.96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2002495.09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159653.97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2002530.08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159613.96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2002590.09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159503.96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2002595.10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159468.96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2002570.09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159428.96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2002570.10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159403.96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2002575.10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159383.97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2002590.09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159333.97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2002565.10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159283.96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2002530.10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159238.97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2002520.10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159218.96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2002525.10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159188.97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2002555.11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159048.96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2002525.11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158733.97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2002560.11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158683.96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2002565.11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158653.96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2002540.12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158613.96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2002475.12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158493.96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2002450.11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158468.96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2002450.12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158413.95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2002415.12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158333.96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2002415.13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158308.96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2002385.13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158243.96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2002380.12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158228.96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2002325.12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158188.96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2002335.12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158163.96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2002365.12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158153.96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2002370.13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158123.96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2002355.13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158083.95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2002330.13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158058.96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2002295.13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158043.95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2002280.13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157993.96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2002290.13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157913.96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2002315.13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157873.95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2002295.14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157833.96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2002325.13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157758.96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2002365.13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157703.96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2002365.13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157653.96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2002375.14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157608.96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2002375.14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157543.96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2002350.14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157463.96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2002370.14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157393.96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2002385.14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157378.96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2002580.15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157318.96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2002635.14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157253.96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2002652.81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157197.21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2002665.15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157108.96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2002675.14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157093.97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2002745.15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157063.97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2002750.15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157063.97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2002800.15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157063.97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2002855.16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157043.97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2002915.15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157003.97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2002930.15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156978.97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2002930.15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156953.97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2002905.15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156903.97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2002895.16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156883.97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2002895.16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156853.97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2002860.16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156798.97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2002810.16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156748.97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2002795.16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156718.97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2002785.16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156573.97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2002805.17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156473.97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2002845.17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156428.97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2002980.17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156378.97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2003005.17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156388.97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2003035.17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156393.98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2003125.17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156353.98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2003160.17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156333.98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2003180.17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156308.98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2003190.17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156243.98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2003185.18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156138.98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2003175.17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156123.98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2003120.17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156103.98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2003080.18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156043.97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2003075.18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155968.98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2003090.18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155828.97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2003090.18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155778.98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2003080.18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155758.98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2003060.19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155733.98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2003060.19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155713.97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5099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2003125.18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155598.97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2003110.19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155553.98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2003140.19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155478.98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2003125.19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155338.97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2003135.19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155323.97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2003170.19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155308.98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2003175.20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155293.98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2003180.20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155198.98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2003140.20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155168.97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2003135.20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155143.98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2003145.20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155098.97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2003160.20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155053.97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2003150.20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155038.98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2003150.20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155018.97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2003165.21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154898.98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2003165.21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154803.98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2003155.17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154737.10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2003140.21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154653.97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2003140.21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154643.98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2003160.22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154603.97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2003160.21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154573.98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2003181.86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154456.49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2003165.22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154403.97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2003120.22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154353.98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2003015.22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154333.97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2002990.22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154293.97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2002975.23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154278.97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2002945.22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154258.97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2002920.22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154193.97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2002920.23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154078.97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2002855.23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154008.97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2002815.24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153907.16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2002805.23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153798.97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2002815.24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153768.97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2002815.24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153713.97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2002840.24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153633.97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2002825.24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153473.97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2002805.25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153403.97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2002720.25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153218.96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2002715.25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153133.97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2002765.26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153038.96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2002760.25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152953.97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2002775.26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152908.97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2002805.26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152848.97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2002805.26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152813.97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2002840.26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152623.97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2002905.27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152373.97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2002900.28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152328.97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2002885.27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152288.97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2002890.28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152198.97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2002910.28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152158.97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2002930.27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152133.97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2002935.28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152073.98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2002925.28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152043.97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2002935.28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151938.98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2002925.28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151903.98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2002920.28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151873.97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2002920.29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151788.98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2002945.29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151678.97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2002975.29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151618.97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2002990.29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151548.98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2003020.29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151498.97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2003100.29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151428.98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2003125.29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151393.98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2003140.29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151353.98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2003130.30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151243.98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2003095.30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151183.98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2003035.30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151133.97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2003005.30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151118.98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2002980.30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151088.97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2002965.31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151043.97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2002985.31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150873.97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2002980.32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150663.98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2002965.31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150603.97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2002975.32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150588.97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2002960.32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150563.97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2002950.31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150523.97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2002915.32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150443.98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2002895.32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150413.97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2002905.32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150348.97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2003000.33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150173.97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2003010.32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150138.98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2003005.33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150078.98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2003005.33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149973.97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2002975.34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149928.97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2002915.34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149883.97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2002915.34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149853.97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2002935.33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149823.97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2002935.33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149778.97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2002925.34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149663.97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2002935.34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149608.97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2002920.35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149578.97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2002915.34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149553.97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2002945.34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149453.97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2002925.34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149448.98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2002915.34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149393.97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2002887.70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149354.64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2002930.35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149223.97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2002905.35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149208.97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2002900.35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149153.97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5199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2002940.35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149093.98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2002960.35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149058.97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2002965.35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149003.97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2002955.36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148933.97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2002960.36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148918.98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2002985.36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148903.98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2003010.36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148848.98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2002995.36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148803.97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2002970.36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148773.97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2002955.36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148723.98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2002930.36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148688.97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2002875.37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148653.97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2002865.37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148618.97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2002875.37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148548.97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2002805.37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148373.97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2002770.38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148353.97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2002765.37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148323.96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2002775.37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148278.97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2002855.37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148223.97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2002915.38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148213.97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2002965.37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148223.97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2003025.38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148213.98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2003160.38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148068.98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2003170.38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148038.98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2003170.38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148008.98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2003220.38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147958.98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2003241.64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147883.03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2003290.38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147848.98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2003300.39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147813.98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2003295.39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147683.98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2003300.39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147638.98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2003320.39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147588.98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2003300.40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147483.98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2003265.39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147433.98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2003253.78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147367.98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2003255.40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147308.98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2003285.40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147243.98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2003290.40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147208.98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2003260.40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147048.98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2003240.41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146978.99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2003250.41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146953.99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2003270.40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146928.98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2003285.41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146858.99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2003270.41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146843.98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2003275.42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146783.98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2003307.39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146690.40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2003380.42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146558.98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2003499.99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146465.60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2003635.42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146428.99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2003685.42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146393.99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2003735.42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146373.99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2003850.42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146169.00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2003930.32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146077.36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2004065.44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145959.00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2004225.43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145829.00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2004250.44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145779.00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2004365.44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145694.01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2004410.43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145659.01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2004460.44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145549.01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2004450.44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145494.01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2004425.44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145484.01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2004410.44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145449.01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2004410.45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145419.01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2004440.45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145349.01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2004445.45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145319.01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2004435.44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145264.01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2004445.45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145204.01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2004490.46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145164.01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2004530.45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145089.01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2004575.45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145054.02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2004620.46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144989.02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2004670.46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144954.01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2004725.46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144954.02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2004770.46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144929.02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2004785.45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144894.02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2004825.46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144844.02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2004900.46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144784.02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2004945.46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144719.02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2004960.47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144669.02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2004975.47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144549.03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2004985.47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144529.02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2005025.47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144344.03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2005060.47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144259.03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2005065.48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144229.03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2005055.48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144169.02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2005060.48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144114.03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2005075.48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144099.03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2005075.48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144044.02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2005095.48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143989.03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2005095.49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143954.03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2005070.49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143874.02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2005055.49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143839.02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2005055.48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143809.03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2005075.49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143769.03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2005145.49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143704.03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2005170.49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143684.03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2005200.49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143639.03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2005265.49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143629.03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2005280.49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143614.03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2005295.49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143589.03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5299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2005320.49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143559.03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2005385.49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143534.03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2005410.49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143519.03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2005465.50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143429.04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2005475.50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143429.03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2005480.49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143444.04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2005495.49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143444.04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2005510.50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143414.04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2005535.50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143409.04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2005660.50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143284.04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2005715.50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143284.04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2005815.50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143229.05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2005966.81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143173.45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2006080.50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143139.05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2006130.51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143154.06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2006240.50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143164.06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2006300.50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143154.06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2006485.50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143054.06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2006550.51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143064.06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2006570.50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143084.06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2006610.51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143084.07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2006740.51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143009.07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2006790.51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142989.07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2006845.51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142939.08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2006865.51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142869.07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2006875.51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142824.07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2006910.51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142784.07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2007010.51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142749.08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2007085.51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2007110.52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2007130.52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142689.08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2007150.51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142679.08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2007197.89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142583.61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2007215.52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142474.08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2007255.52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142359.08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2007320.53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142274.08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2007370.53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142229.09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2007390.53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142159.08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2007440.53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142069.08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2007502.29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141907.25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2007580.54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141829.09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2007620.53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141804.09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2007680.53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141779.09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2007740.54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141714.09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2007805.54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141674.09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2007877.26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141646.50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2007950.54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141599.10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2007995.54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141574.10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2008060.54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141559.10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2008130.55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141529.11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2008140.54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141494.11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2008165.55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141469.10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2008325.55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141429.10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2008395.55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141404.11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2008418.05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141372.66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2008460.55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141234.11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2008520.56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141174.12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2008575.56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141124.11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2008650.55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140969.12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2008665.56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140929.12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2008685.56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140914.12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2008705.56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140864.12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2008705.56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140829.12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2008760.56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140809.12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2008775.56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140804.12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2008780.56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140794.12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2008855.56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140814.12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2008885.57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140864.12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2008925.56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140874.12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2008945.55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140874.13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2008955.56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140884.12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2008980.56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140889.13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2009070.56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140849.13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2009150.56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140839.13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2009240.52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140800.16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2009305.56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140739.13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2009352.22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140663.78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2009435.57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140614.13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2009535.56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140609.14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2009620.57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140649.14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2009735.56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140679.14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2009785.56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140679.14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2009840.56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140704.15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2009920.56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140704.15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2009970.56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140729.15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2010000.56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140729.15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2010055.57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140744.16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2010080.56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140744.16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2010150.56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140799.15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2010290.56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140829.16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2010455.56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140844.16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2010530.56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140834.16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2010600.56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140774.17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2010695.57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140739.16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2010740.57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140739.17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2010810.57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140759.17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2010905.56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140789.17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2011055.56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140799.17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2011120.57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140784.18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2011150.56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140759.18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5399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2011215.56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140729.18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2011305.56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140644.19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2011350.57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140624.18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2011410.57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140579.19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2011500.57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140524.19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2011570.57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140459.19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2011600.57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140459.19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2011630.57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140454.19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2011685.57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140424.19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2011795.57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140404.19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2011815.57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140404.19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2011860.57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140394.20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2012105.58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140304.20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2012190.58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140249.21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2012265.58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140224.20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2012430.58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140129.21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2012560.58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140069.21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2012740.58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140074.22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2012875.58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140044.22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2012955.58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140059.23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2013043.96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140093.93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2013180.58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140064.23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2013265.58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140059.23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2013445.59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139969.24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2013500.59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139969.23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2013570.58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140029.24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2013615.58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140094.24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2013680.58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140114.24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2013755.58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140089.24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2013820.58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140069.24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2013895.58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140099.25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2014035.57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140224.25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2014090.58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140259.26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2014105.58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140384.25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2014145.57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140464.25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2014160.57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140529.26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2014190.57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140574.26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2014205.57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140659.26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2014235.57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140714.26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2014315.56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140749.26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2014355.56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140774.26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2014395.56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140819.26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2014515.56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140854.27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2014610.56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140859.27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2014650.56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140844.26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2014751.17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140820.75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2014805.57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140739.27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2014975.57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140594.27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2015135.57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140489.28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2015288.74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140428.36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2015425.57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140434.29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2015530.57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140464.29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2015645.57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140469.29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2015690.57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140459.29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2015735.57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140429.30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2015825.57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140389.30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2015860.57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140374.30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2015880.58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140369.30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2015960.57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140264.30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2015970.58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140214.30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2016085.59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139949.31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2016110.59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139909.30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2016195.59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139844.31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2016310.59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139794.31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2016370.59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139784.31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2016450.59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139684.31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2016480.59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139654.31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2016555.60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139449.32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2016665.60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139274.32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2016675.61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139144.32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2016675.61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138894.32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2016620.61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138749.32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2016610.61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138649.32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2016640.61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138564.32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2016705.62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138484.32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2016735.63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138454.32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2016775.62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138434.32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2016890.62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138429.32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2016955.62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138404.32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2017000.62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138349.33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2017070.63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138239.33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2017110.63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138199.33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2017175.63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138164.33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2017280.63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138144.33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2017325.63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138144.33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2017390.63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138119.33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2017430.63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138089.34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2017485.63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138069.34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2017605.63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138054.34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2017655.63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138084.34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2017685.63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138084.34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2017735.63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138109.35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2017820.63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138114.34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2017860.63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138124.35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2017920.63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138124.35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2018040.63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138114.36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2018130.63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138119.35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2018205.63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138104.35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2018225.63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138094.36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2018350.63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138014.36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5499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2018475.63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137979.37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2018620.63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137974.37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2018655.64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137964.37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2018700.64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137964.37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2018750.63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137949.37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2018790.64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137924.37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2018870.64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137859.38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2018905.64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137844.38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2019130.64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137659.38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2019205.64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137584.38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2019350.65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137414.39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2019440.65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137339.38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2019545.66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137254.40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2019625.65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137204.39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2019650.66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137169.40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2019711.76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136925.58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2019865.66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136684.40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2019940.67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136599.40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2019985.67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136514.41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2019980.68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136414.40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2019960.68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136359.40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2019960.68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136314.40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2019975.67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136229.40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2019960.68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136019.40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2019615.69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135804.39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2019590.70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135509.39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2019725.71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134934.39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2019588.13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134055.55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2019625.74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133969.39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2019900.74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133634.40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2020130.75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133169.41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2020237.39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132824.32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2020180.76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132739.40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2020115.77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132479.41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2020165.79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131684.40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2020395.80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131354.41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2020415.81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131074.41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2020153.15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130434.86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2020425.85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129309.41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2020585.85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129184.42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2020655.88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128294.42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2020560.88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127929.42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2020160.90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127494.40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2020075.91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127169.41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2020143.36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126732.66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2019810.93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126304.40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2019584.68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126215.06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2019335.95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125294.38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2019415.30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125115.27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2019348.46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124779.55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2019100.97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124554.38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2018315.98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124224.36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2017710.99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124119.35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2017330.98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124174.34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2017035.97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124469.33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2016625.98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124299.32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2016295.98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124374.31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2016185.98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124504.31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2015877.58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124588.32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2015545.97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124274.29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2014881.00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123549.27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2014641.02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122789.27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2014391.03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122539.26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2014051.02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122369.25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2013406.03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122064.24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2013296.03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121949.24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2013281.04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121884.23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2013036.05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121729.23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2012786.05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121779.22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2012551.04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122094.21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2012374.55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122102.63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2012291.03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122009.21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2012256.04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121734.20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2012056.05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121289.20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2011406.07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120864.18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2011376.10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120693.23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2011156.08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120299.18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2010761.09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119904.17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2010616.09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119819.38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2010646.10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119294.17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2010951.12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118624.17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2011366.13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118324.18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2011391.14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117839.19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2011476.30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117414.78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2011346.16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117224.18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2011186.18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116164.18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2011261.19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115959.18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2011271.20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115659.18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2011698.55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114500.77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2010136.26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113059.16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2009082.89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112547.28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2008821.28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112149.12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2008781.30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111664.12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2008831.30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111639.12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2008679.68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111396.39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2008401.31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111194.11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2008051.32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110784.10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2008081.09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110331.92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2007931.33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110274.10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2007616.07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109442.63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5599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2007801.37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109054.10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2007761.37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108799.09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2007895.96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108623.77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2007791.38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107984.10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2007890.11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107763.53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2008051.39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107724.10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2008146.40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107804.11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2008401.40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107499.11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2008391.42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107009.11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2008340.78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106855.48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2009166.43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106529.13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2009506.43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106519.14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2009761.44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106159.14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2009833.19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105689.50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2010101.46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105454.16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2010071.47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105084.16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2010221.48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104399.15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2010456.48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104194.16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2011181.49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103924.18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2011396.50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103609.18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2011141.50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103519.18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2011096.50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103449.18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2011231.51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103354.18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2011507.83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102954.89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2011566.52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102599.19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2011821.53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102594.20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2012497.36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102428.57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2013471.54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102299.23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2013731.53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102189.25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2013896.54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102189.25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2014126.54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102049.25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2014776.55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101844.27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2015021.54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101999.28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2015331.54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102089.28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2015429.02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102169.28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2015466.53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102264.29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2015696.53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102394.29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2015856.53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102604.29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2016176.52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102444.30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2016381.53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102394.31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2016851.54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101894.32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2017015.50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101863.05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2017146.55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101939.33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2017461.54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102314.33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2018421.54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102269.36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2018791.53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102634.37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2019151.52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102824.38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2019341.52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102829.38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2019871.52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102964.40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2020476.51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102939.42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2020606.52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102819.42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2020906.52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102939.43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2021171.52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102949.43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2021411.52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102849.44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2021431.46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102549.08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2021686.52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102524.44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2022171.52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102779.46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2022501.51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103099.47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2022768.23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103321.05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2022903.90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103794.13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2023056.50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103879.48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2023231.50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103819.48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2023441.50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103599.49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2023629.64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103588.15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2024111.50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103814.50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2024441.49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103854.52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2024766.49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103729.53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2025021.51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103389.53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2025071.52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103079.53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2025196.52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102904.54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2026336.54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102154.56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2026656.53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102024.57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2026926.55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101784.57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2027131.54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101724.58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2027511.56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101404.59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2028076.57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101164.61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2028451.55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101309.62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2028551.54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101654.62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2028861.55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101829.62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2029156.55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101719.63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2029276.55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101504.64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2029286.55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101354.64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2029516.56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101034.65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2029701.57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101004.65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2029896.40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100907.50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2029856.58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100559.66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2030106.58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100324.65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2030156.70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100233.44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2030111.41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100133.54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2029931.59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100024.65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2029876.60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99854.65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2029991.60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99649.65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2029596.63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98779.64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2029401.63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98434.64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2029396.63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98284.64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2029361.66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97599.64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2029310.22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97289.87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2029286.66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97134.63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2032826.67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97159.73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2034241.66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97174.77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5699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2042436.66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97219.97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2043191.66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97249.99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2043301.66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97254.99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2043511.67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97125.00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2043721.67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97130.00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2043756.67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97145.00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2043971.66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97370.01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2044116.66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97420.01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2044161.66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97480.01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2044211.65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97490.02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2044341.66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97425.01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2046385.75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95981.33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2046401.69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95970.07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2046409.51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95975.29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2046416.69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95980.07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2046436.69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96000.07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2046446.69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96010.07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2046461.69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96020.07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2046481.69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96030.07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2046496.69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96030.07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2046526.70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96030.07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2046541.69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96030.07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2046556.69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96035.07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2046566.69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96040.07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2046586.69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96055.07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2046611.69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96065.08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2046624.18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96078.91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2046631.69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96075.08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2046661.69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96080.08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2046681.69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96075.08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2046711.69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96065.08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2046736.69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96055.08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2046756.69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96050.07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2046781.69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96045.07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2046811.70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96040.08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2046831.69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96040.07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2046841.69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96045.08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2046851.69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96055.08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2046856.69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96060.08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2046866.69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96075.08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2046866.69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96085.08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2046866.69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96095.08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2046861.69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96105.08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2046846.69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96115.08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2046836.69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96125.08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2046826.69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96135.08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2046811.69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96145.08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2046801.68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96170.08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2046790.97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96182.60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2046796.69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96190.07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2046791.68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96210.07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2046791.68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96235.08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2046791.68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96255.08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2046796.69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96290.08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2046796.68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96310.08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2046796.68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96330.07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2046796.68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96350.08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2046796.68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96380.08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2046796.68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96410.08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2046796.68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96435.08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2046796.68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96455.07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2046806.68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96485.08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2046821.68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96500.08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2046846.68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96520.08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2046866.67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96540.08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2046871.68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96550.08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2046881.68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96560.08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2046891.68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96585.08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2046901.67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96600.08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2046916.68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96615.08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2046936.68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96625.08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2046946.68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96625.08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2046956.67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96625.08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2046976.68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96620.09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2046981.67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96605.09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2046981.67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96585.08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2046981.68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96570.08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2046971.67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96555.08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2046970.47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96551.63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2046961.67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96550.08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2046951.68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96535.08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2046941.67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96520.09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2046931.68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96505.08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2046926.68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96485.08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2046916.68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96465.09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2046906.68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96445.08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2046896.68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96425.08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2046886.68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96410.08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2046881.68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96390.08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2046877.04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96386.29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2046881.68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96380.08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2046886.68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96360.08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2046891.68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96345.08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2046901.68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96320.08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2046911.68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96300.08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2046926.68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96285.08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2046931.41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96274.69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2046936.68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96280.09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2046946.68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96285.08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2046956.69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96285.09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5799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2046981.68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96295.09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2047006.68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96305.08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2047031.69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96310.08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2047056.69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96315.08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2047086.69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96325.09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2047121.68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96330.08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2047156.69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96335.09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2047171.15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96337.78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2047176.68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96350.09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2047186.68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96360.08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2047191.68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96375.09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2047196.69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96395.09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2047196.69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96420.09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2047201.68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96440.09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2047206.68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96460.09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2047216.68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96475.09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2047226.68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96485.09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2047231.68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96490.09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2047246.68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96495.09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2047271.68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96505.09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2047291.67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96505.09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2047311.68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96515.09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2047331.68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96515.09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2047346.68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96515.09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2047354.30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96526.77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2047356.68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96515.09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2047376.68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96510.10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2047396.68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96500.09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2047421.68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96485.09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2047441.68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96475.10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2047471.68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96455.10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2047491.68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96430.09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2047511.68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96420.10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2047526.68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96410.09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2047541.68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96415.10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2047556.68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96420.10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2047571.68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96420.09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2047596.68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96430.10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2047621.68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96440.10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2047641.68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96450.10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2047666.68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96460.10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2047691.68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96465.10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2047706.68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96475.10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2047726.68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96485.10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2047726.68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96500.10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2047726.68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96510.10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2047716.68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96525.10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2047706.67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96540.10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2047701.68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96555.10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2047701.67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96565.10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2047711.68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96575.10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2047721.68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96580.10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2047736.68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96585.10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2047751.67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96585.11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2047771.68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96580.10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2047786.67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96570.11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2047801.68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96565.10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2047816.68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96565.10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2047826.68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96555.10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2047841.68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96555.10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2047851.68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96555.10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2047855.65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96550.15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2047861.68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96555.11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2047876.67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96555.10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2047886.67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96560.11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2047906.67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96565.11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2047926.68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96570.11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2047936.67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96575.10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2047951.67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96585.11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2047966.68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96600.11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2047966.67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96620.11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2047966.67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96635.10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2047976.67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96645.11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2047991.67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96650.11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2048006.67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96655.10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2048026.67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96660.11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2048041.68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96660.11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2048066.68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96665.11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2048091.67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96665.11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2048101.67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96670.11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2048116.67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96670.11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2048136.68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96670.11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2048166.68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96670.11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2048191.67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96680.12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2048221.68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96680.12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2048241.68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96685.12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2048261.67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96695.12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2048276.68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96700.11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2048291.67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96710.11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2048306.67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96720.12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2048321.67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96730.12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2048336.68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96745.12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2048346.67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96760.11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2048356.67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96770.12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2048366.68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96780.11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2048386.67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96795.12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2048406.67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96800.11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2048421.67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96805.12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2048436.68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96805.12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2048451.67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96805.12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5899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2048470.60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96805.10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2048474.16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96782.18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2048492.43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96794.40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2048492.09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96797.61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2048504.55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96798.96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2048506.67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96795.13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2048512.04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96792.44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2048522.06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96800.16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2048522.99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96786.96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2048526.67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96785.12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2048541.67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96780.12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2048561.67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96775.13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2048576.67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96780.12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2048586.67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96785.12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2048601.67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96805.13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2048601.67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96820.12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2048596.67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96830.12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2048596.67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96845.12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2048596.67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96860.12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2048596.67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96870.13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2048611.67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96885.12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2048616.67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96895.13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2048631.67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96905.13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2048641.67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96910.12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2048666.67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96920.12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2048686.66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96925.12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2048701.66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96930.13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2048726.67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96930.13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2048741.66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96945.13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2048766.66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96955.13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2048786.66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96960.13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2048806.67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96985.13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2048816.66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97000.13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2048816.67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97015.13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2048821.54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97020.03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2048816.67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97035.13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2048811.66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97045.13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2048796.66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97060.13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2048781.67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97070.12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2048751.67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97080.12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2048726.66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97085.12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2048706.66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97085.13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2048686.66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97100.13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2048661.66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97105.13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2048646.67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97120.13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2048641.66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97135.13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2048641.66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97150.13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2048641.67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97165.12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2048646.66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97185.13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2048651.67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97195.13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2048661.66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97200.12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2048666.66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97205.13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2048686.66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97210.13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2048706.66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97210.12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2048721.66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97215.13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2048741.66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97215.13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2048761.66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97225.13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2048781.66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97235.13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2048796.66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97245.13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2048813.73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97244.41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2048821.66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97255.13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2048836.66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97280.13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2048841.65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97290.13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2048846.65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97315.13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2048846.66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97330.13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2048846.66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97350.13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2048841.66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97375.13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2048841.66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97395.13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2048841.66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97420.13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2048841.66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97430.13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2048846.65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97445.13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2048861.66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97450.13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2048881.65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97455.13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2048906.66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97455.14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2048926.66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97460.14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2048951.66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97465.14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2048966.65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97465.13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2048981.65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97465.13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2049006.65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97455.13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2049021.66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97445.13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2049036.66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97430.14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2049056.65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97420.13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2049066.66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97415.14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2049091.65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97405.14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2049101.66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97395.14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2049116.66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97385.13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2049131.66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97370.14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2049151.66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97355.13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2049171.65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97340.14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2049186.66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97330.13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2049196.65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97325.14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2049211.66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97320.13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2049231.66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97325.14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2049251.66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97330.14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2049261.66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97340.14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2049266.65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97355.14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2049271.66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97375.14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2049271.66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97395.14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2049266.65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97405.14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2049261.66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97415.14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5999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2049246.66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97430.14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2049236.66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97430.14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2049226.66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97430.14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2049201.66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97440.14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2049181.65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97445.14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2049166.65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97460.14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2049156.66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97475.13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2049151.65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97485.13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2049146.65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97500.13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2049146.65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97510.14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2049151.66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97520.14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2049161.66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97525.13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2049171.66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97525.14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2049181.65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97525.14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2049201.65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97525.14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2049216.66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97520.14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2049256.65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97520.14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2049281.65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97515.14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2049306.65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97520.14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2049326.65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97520.14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2049341.65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97530.14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2049361.65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97545.14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2049381.65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97560.14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2049401.65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97585.14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2049421.66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97595.14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2049436.65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97605.14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2049466.65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97615.15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2049481.98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97624.04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2049481.65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97615.14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2049491.65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97615.15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2049501.65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97605.15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2049511.65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97595.14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2049521.66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97585.15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2049531.65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97570.15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2049546.65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97555.15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2049561.65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97545.15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2049581.66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97535.15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2049601.65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97535.15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2049611.65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97540.15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2049631.66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97555.15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2049636.65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97565.15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2049636.65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97595.15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2049631.65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97615.15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2049631.65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97645.15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2049631.65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97670.14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2049631.65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97690.15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2049636.65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97715.15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2049641.65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97745.15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2049641.65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97770.14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2049656.65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97790.15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2049662.42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97803.91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2049676.64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97815.15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2049696.64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97820.16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2049716.65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97820.15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2049731.65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97820.15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2049746.64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97815.16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2049766.64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97800.15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2049781.65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97795.16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2049796.64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97785.15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2049816.65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97765.16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2049826.64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97750.15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2049826.65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97730.16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2049826.65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97710.15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2049821.65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97690.16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2049811.65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97685.15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2049811.65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97665.15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2049796.65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97645.15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2049791.65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97625.16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2049781.65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97605.16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2049781.65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97590.16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2049791.65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97570.16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2049801.65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97560.15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2049811.65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97555.15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2049821.66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97550.16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2049831.66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97555.15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2049846.65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97555.16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2049866.65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97555.16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2049876.65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97560.16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2049886.65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97570.16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2049896.65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97575.15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2049906.66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97585.16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2049911.65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97595.16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2049921.65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97610.16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2049931.65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97620.15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2049941.66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97620.16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2049961.65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97625.16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2049981.65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97630.16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2049991.42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97632.11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2049986.72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97649.18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2050000.26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97652.66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2050005.17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97634.86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2050006.65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97635.16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2050026.65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97635.16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2050051.65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97645.16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2050066.65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97650.16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2050091.65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97655.16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2050116.65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97660.16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2050141.65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97670.16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2050161.65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97685.16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2050171.65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97705.17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6099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2050181.65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97715.16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2050206.65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97730.17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2050226.65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97740.17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2050246.65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97735.16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2050266.65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97735.16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2050291.65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97725.17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2050306.65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97705.16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2050321.65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97685.17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2050336.65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97670.17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2050351.65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97660.17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2050366.65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97645.17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2050371.65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97645.17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2050386.65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97640.17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2050396.65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97640.17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2050416.65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97645.17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2050426.65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97655.17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2050441.64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97665.16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2050451.65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97675.17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2050466.65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97685.17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2050481.64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97705.17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2050486.65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97715.17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2050491.65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97740.17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2050491.64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97755.17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2050491.65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97775.17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2050501.65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97800.17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2050506.64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97815.18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2050511.65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97830.17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2050516.64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97845.17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2050516.64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97860.18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2050531.64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97875.18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2050546.65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97890.17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2050566.64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97905.17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2050581.64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97935.18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2050591.64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97945.17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2050601.64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97965.18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2050601.65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97980.17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2050606.64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98000.18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2050606.64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98025.17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2050606.64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98050.17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2050616.64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98080.17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2050616.64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98105.18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2050631.64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98125.18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2050641.64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98140.17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2050656.63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98150.18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2050671.64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98165.18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2050671.63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98180.17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2050671.64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98195.17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2050687.20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98204.38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2050676.64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98225.18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2050681.64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98245.18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2050686.64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98275.17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2050691.64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98295.18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2050691.64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98320.17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2050681.63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98330.18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2050676.63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98350.18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2050676.63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98365.17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2050686.63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98380.18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2050696.63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98385.17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2050716.63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98395.17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2050731.63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98410.17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2050741.63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98410.18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2050766.63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98425.18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2050790.79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98434.84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2050792.14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98435.58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2050816.63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98455.17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2050836.63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98460.18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2050861.63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98470.18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2050876.63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98470.18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2050896.63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98480.18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2050911.63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98500.18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2050921.63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98510.18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2050926.63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98525.18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2050926.63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98545.19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2050931.63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98570.18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2050931.63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98595.18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2050926.63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98625.19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2050916.63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98645.19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2050911.63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98665.18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2050891.63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98685.18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2050876.62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98710.18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2050866.62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98725.18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2050856.62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98735.19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2050851.62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98750.19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2050851.63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98765.18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2050851.62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98780.18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2050851.62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98795.18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2050861.62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98800.18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2050876.62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98805.18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2050911.62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98825.18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2050926.62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98835.18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2050951.62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98850.18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2050971.62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98865.18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2050986.62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98880.18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2050996.62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98895.19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2051006.62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98910.19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2051011.62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98930.18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2051011.62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98940.18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2051005.92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98939.12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2051001.62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98955.18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2050996.62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98980.18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6199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2050996.62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99005.19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2050996.61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99020.19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2050996.61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99035.18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2051006.61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99045.19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2051026.61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99045.18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2051036.61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99050.19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2051056.62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99050.19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2051076.61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99045.19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2051101.62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99045.19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2051111.62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99045.19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2051126.61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99045.19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2051141.61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99045.18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2051156.62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99040.19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2051181.61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99035.19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2051196.62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99030.19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2051216.61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99025.19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2051236.62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99025.19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2051251.62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99030.19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2051261.62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99030.19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2051281.62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99040.19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2051291.62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99060.19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2051306.62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99075.19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2051321.61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99095.20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2051331.61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99110.19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2051346.61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99125.19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2051356.61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99145.19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2051371.61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99165.19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2051386.61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99185.20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2051406.61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99210.19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2051421.47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99231.58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2051416.62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99235.20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2051421.61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99255.19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2051421.61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99280.20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2051421.61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99305.19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2051411.60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99330.19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2051411.60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99360.20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2051406.61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99395.20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2051406.61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99420.19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2051408.89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99430.97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2051406.61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99445.20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2051416.60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99460.19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2051423.60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99466.92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2051436.60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99470.19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2051456.60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99470.19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2051481.61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99470.19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2051496.60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99470.20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2051511.60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99465.19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2051528.11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99461.06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2051536.60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99455.19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2051556.60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99435.20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2051576.61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99430.20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2051596.61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99415.20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2051616.61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99405.20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2051626.60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99395.20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2051641.61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99390.20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2051656.61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99385.20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2051676.61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99395.20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2051691.61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99400.20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2051711.61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99410.20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2051726.61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99420.20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2051751.61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99430.20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2051776.61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99435.20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2051801.61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99440.20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2051821.61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99450.20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2051846.61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99455.20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2051876.61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99475.21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2051911.60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99495.21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2051931.60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99505.21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2051951.60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99510.21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2051966.60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99515.21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2051981.60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99525.21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2051996.60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99535.21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2052006.61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99545.20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2052011.60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99560.21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2052016.61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99575.21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2052021.60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99595.21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2052021.61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99625.21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2052016.60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99635.21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2052006.60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99650.21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2051991.60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99665.21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2051981.60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99675.20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2051966.60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99690.21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2051956.60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99710.21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2051951.59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99725.21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2051946.60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99745.21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2051936.59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99765.21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2051936.59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99785.21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2051936.60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99805.21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2051936.60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99825.21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2051946.59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99845.21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2051951.60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99860.21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2051961.59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99870.21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2051971.59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99875.21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2051986.60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99890.21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2051996.60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99895.21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2052011.59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99910.21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2052031.59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99920.21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2052046.59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99935.21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2052061.59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99940.21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2052081.60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99955.21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6299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2052086.59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99970.21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2052101.59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99985.21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2052111.59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100005.21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2052121.59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100025.22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2052141.59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100040.22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2052151.59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100055.21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2052161.59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100070.21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2052171.59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100085.22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2052186.59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100100.22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2052196.59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100110.21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2052211.59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100130.21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2052221.59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100145.22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2052226.58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100155.21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2052236.59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100170.22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2052241.58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100185.21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2052241.59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100205.22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2052241.59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100220.22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2052236.58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100230.22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2052216.58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100255.21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2052206.58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100270.21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2052191.59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100280.22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2052181.59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100295.21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2052171.58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100310.21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2052161.58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100325.21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2052156.59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100340.21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2052151.58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100355.21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2052146.58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100370.21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2052141.58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100390.21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2052141.58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100405.21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2052144.23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100415.88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2052146.58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100420.21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2052156.58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100440.22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2052166.58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100455.21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2052176.58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100470.21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2052181.58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100485.21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2052191.57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100500.21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2052201.58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100515.22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2052201.57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100530.22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2052211.58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100545.22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2052211.58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100565.22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2052211.58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100585.21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2052211.57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100605.21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2052216.57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100630.21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2052221.58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100640.21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2052236.58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100650.21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2052266.58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100665.22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2052286.57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100680.22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2052311.58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100680.22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2052331.57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100675.22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2052346.57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100675.22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2052361.58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100675.22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2052376.57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100665.21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2052396.57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100670.22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2052406.58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100670.22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2052426.58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100675.22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2052446.58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100680.23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2052466.90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100677.81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2052461.57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100695.22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2052491.57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100710.22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2052501.57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100720.22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2052511.58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100730.22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2052521.57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100745.23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2052531.57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100765.22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2052541.57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100780.22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2052546.57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100805.23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2052551.57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100830.22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2052551.57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100850.23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2052551.57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100865.23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2052551.57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100885.22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2052556.57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100890.22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2052576.57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100895.22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2052591.57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100900.22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2052601.56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100910.23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2052616.56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100920.22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2052626.57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100935.22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2052646.56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100950.22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2052666.56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100965.22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2052676.57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100980.23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2052696.57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100990.23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2052721.56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101005.23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2052746.56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101020.22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2052771.57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101040.23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2052781.57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101045.23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2052801.56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101055.23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2052811.56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101065.23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2052836.56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101075.23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2052856.57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101095.23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2052871.56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101105.23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2052886.56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101120.23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2052906.56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101130.23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2052926.56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101140.23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2052941.56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101155.24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2052956.56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101170.24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2052976.57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101190.24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2052991.56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101210.24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2053001.56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101220.23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2053011.56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101240.23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2053011.56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101260.23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2053011.56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101280.24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2053006.56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101295.24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6399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2053001.56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101310.24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2052996.56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101325.24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2052991.55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101345.24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2052991.55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101365.23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2052986.56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101380.23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2052986.56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101400.23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2052981.55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101415.23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2052981.55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101430.24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2052996.55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101440.23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2053011.56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101440.23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2053031.56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101440.24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2053056.55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101435.24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2053081.56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101430.24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2053091.55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101425.24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2053111.56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101425.24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2053131.56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101425.24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2053156.56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101420.24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2053171.56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101420.23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2053196.55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101420.24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2053221.56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101420.24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2053236.56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101425.24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2053266.55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101425.25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2053296.56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101420.24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2053316.55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101415.25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2053326.55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101420.24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2053346.55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101425.24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2053361.55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101435.25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2053391.55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101445.24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2053411.55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101450.24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2053426.55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101460.25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2053436.56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101475.24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2053436.56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101495.25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2053446.55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101510.24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2053456.55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101535.24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2053466.55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101555.25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2053481.55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101570.25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2053496.55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101595.25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2053511.55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101610.25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2053531.55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101615.25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2053546.55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101620.24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2053566.55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101625.25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2053586.55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101625.25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2053616.55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101625.25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2053636.55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101625.25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2053656.55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101620.25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2053676.55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101620.25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2053696.55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101625.25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2053711.55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101630.25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2053731.55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101640.25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2053741.55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101655.25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2053766.55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101670.25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2053781.55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101675.25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2053791.55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101675.26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2053811.55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101680.25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2053831.55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101695.26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2053846.54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101705.25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2053851.55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101710.26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2053876.55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101730.26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2053886.55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101755.26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2053891.55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101775.25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2053901.54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101795.26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2053911.55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101810.26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2053921.54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101835.25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2053941.55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101850.26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2053966.54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101865.26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2053981.55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101865.25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2054001.54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101865.26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2054021.54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101865.26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2054031.54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101855.26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2054046.54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101850.26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2054066.55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101845.26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2054081.54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101840.26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2054091.54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101840.27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2054106.54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101845.26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2054126.55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101850.26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2054141.55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101855.26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2054156.54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101865.27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2054171.55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101865.26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2054191.55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101870.26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2054216.54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101870.26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2054231.55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101880.26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2054246.55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101895.27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2054251.54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101905.26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2054256.55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101920.27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2054256.55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101945.26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2054256.55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101970.27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2054256.54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101995.27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2054256.54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102020.26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2054256.54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102045.27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2054256.54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102075.26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2054261.53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102095.27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2054266.54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102125.26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2054266.54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102150.27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2054276.53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102170.27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2054286.53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102205.27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2054296.53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102225.26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2054301.54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102240.27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2054311.54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102250.26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2054311.53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102260.26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2054311.54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102270.27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6499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2054311.53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102285.27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2054311.53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102290.27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2054321.53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102295.26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2054331.53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102300.27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2054341.53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102300.26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2054351.53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102305.27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2054356.54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102315.27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2054356.53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102325.26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2054361.53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102335.27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2054371.53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102350.27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2054376.53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102360.27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2054386.54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102375.27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2054391.54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102375.27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2054406.53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102375.27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2054411.53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102380.27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2054426.53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102380.27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2054436.53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102385.27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2054446.53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102390.27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2054451.53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102405.27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2054466.53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102440.27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2054471.53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102465.27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2054486.53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102490.27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2054491.52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102510.27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2054501.53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102530.28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2054511.53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102555.27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2054521.53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102565.27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2054536.52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102575.28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2054551.52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102585.28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2054566.52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102595.27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2054576.52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102615.27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2054581.52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102645.28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2054596.53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102685.27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2054601.53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102715.28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2054606.52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102745.27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2054611.52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102775.27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2054621.52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102810.28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2054636.52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102840.27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2054646.52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102860.28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2054656.52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102885.28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2054666.52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102905.27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2054681.52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102925.27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2054696.52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102930.28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2054711.52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102945.28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2054721.51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102955.27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2054736.52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102955.28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2054751.52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102955.28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2054766.52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102955.28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2054771.52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102955.28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2054781.52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102965.28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2054786.52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102970.28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2054786.51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102980.28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2054791.52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2054796.52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102995.28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2054811.52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102995.28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2054831.51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102995.28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2054841.51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102995.28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2054856.52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102995.28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2054866.52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102995.28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2054891.51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2054906.52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2054926.51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102985.29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2054956.52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102980.29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2054971.51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102975.28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2054991.52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102965.28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2055001.52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102955.28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2055016.51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102945.29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2055031.52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102940.28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2055046.52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102920.29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2055056.52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102905.29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2055076.52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2055096.52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102855.29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2055106.52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102840.29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2055116.52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102815.29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2055121.52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102810.29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2055124.50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102804.63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2055126.53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102790.29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2055126.53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102765.29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2055126.52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102745.29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2055126.52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102720.29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2055126.03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102710.81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2055121.52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102700.28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2055106.53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102685.28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2055096.53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102660.29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2055086.52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102645.29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2055076.52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102635.28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2055066.52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102650.28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2055061.52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102660.28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2055051.53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102660.29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2055036.52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102650.29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2055031.53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102630.28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2055021.52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102620.29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2055011.52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102610.28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2055016.53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102600.28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2055031.52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102595.29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2055076.53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102600.29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2055089.18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102604.14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2055101.53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102610.29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2055116.53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102620.29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2055131.52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102635.29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2055146.53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102650.29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6599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2055156.52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102660.29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2055166.52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102675.29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2055181.52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102695.29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2055191.52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102710.29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2055201.52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102725.29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2055211.52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102745.29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2055221.52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102760.29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2055231.53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102780.29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2055246.52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102790.29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2055256.52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102805.30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2055261.53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102815.29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2055271.52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102830.30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2055276.52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102845.29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2055276.52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102865.29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2055276.52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102885.29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2055276.52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102905.29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2055276.52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102930.29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2055277.13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102941.06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2055271.52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102950.30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2055266.51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102965.30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2055251.51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102990.29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2055226.52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103015.29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2055211.51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103025.29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2055196.52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103030.29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2055176.51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103035.29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2055166.52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103040.28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2055146.51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103045.29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2055131.51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103045.29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2055101.51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103055.29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2055081.51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103060.28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2055063.91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103066.43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2055061.52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103070.29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2055046.51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103080.29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2055036.51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103095.29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2055026.52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103110.29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2055026.51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103135.29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2055026.51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103155.28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2055026.51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103175.29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2055026.51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103195.29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2055036.51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103215.29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2055036.51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103240.28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2055041.50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103260.29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2055041.51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103275.29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2055046.51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103290.28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2055051.50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103315.29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2055051.50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103335.28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2055056.51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103350.29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2055056.51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103370.29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2055056.50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103390.28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2055061.50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103415.29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2055061.51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103430.28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2055061.50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103440.28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2055051.50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103460.28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2055041.51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103470.29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2055026.51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103485.28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2055011.50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103490.29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2054991.51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103500.28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2054976.50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103500.29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2054961.50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103500.28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2054946.51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103505.28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2054921.50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103510.28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2054901.50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103520.28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2054881.51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103530.28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2054861.50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103535.28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2054841.50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103545.28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2054826.50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103560.28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2054796.50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103585.28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2054786.50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103605.28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2054776.50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103620.28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2054761.50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103645.28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2054746.50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103665.28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2054736.50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103690.27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2054726.50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103710.27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2054711.50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103740.28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2054706.49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103760.27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2054701.50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103790.28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2054696.50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103810.28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2054696.49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103830.28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2054696.49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103850.27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2054701.50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103865.28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2054711.49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103880.27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2054721.50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103895.28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2054725.71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103904.65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2054726.49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103915.28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2054726.49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103930.28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2054726.49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103945.28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2054721.49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103965.28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2054721.32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103971.50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2054711.49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103985.28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2054696.49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104000.28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2054681.49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104015.27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2054666.49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104020.28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2054646.49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104025.28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2054631.49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104025.27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2054611.49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104025.27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2054591.49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104025.28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2054566.49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104025.28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2054546.49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104025.28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2054521.49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104025.28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2054496.49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104030.28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6699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2054481.49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104035.27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2054466.49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104050.27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2054446.49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104070.27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2054426.49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104095.27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2054411.49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104115.27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2054396.49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104135.27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2054396.49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104145.27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2054391.49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104155.27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2054391.49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104170.27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2054401.48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104190.27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2054411.48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104200.27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2054421.49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104210.27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2054441.49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104225.27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2054446.48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104230.27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2054466.48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104240.27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2054476.48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104255.27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2054486.49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104265.27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2054491.48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104275.27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2054501.48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104280.28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2054506.48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104290.27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2054516.49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104300.28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2054526.48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104300.27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2054536.48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104300.28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2054551.48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104295.27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2054566.49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2054576.48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104290.27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2054591.48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104295.28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2054596.48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104300.27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2054606.49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104310.28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2054616.48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104320.27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2054626.48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104330.28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2054636.48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104340.27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2054641.48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104355.28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2054641.49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104370.28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2054651.48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104395.28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2054656.48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104410.27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2054661.48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104425.28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2054666.48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104445.27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2054671.47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104455.28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2054676.48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104470.28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2054686.48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104490.28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2054686.48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104520.27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2054691.48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104540.28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2054691.47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104560.28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2054696.48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104580.28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2054696.48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104605.28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2054696.48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104625.27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2054696.47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104640.28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2054696.48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104650.28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2054701.48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104675.27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2054706.47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104705.28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2054706.48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104725.28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2054706.47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104755.28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2054711.47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104770.28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2054711.47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104785.27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2054721.47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104805.28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2054726.47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104820.28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2054741.47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104830.27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2054756.47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104840.28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2054766.47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104855.28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2054776.77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104864.81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2054781.47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104865.28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2054796.47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104875.28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2054816.47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104885.28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2054826.47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2054836.47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2054856.47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2054886.47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104880.28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2054911.46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104880.28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2054936.47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104880.28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2055021.47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2055036.47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104890.29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2055056.47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104900.29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2055071.47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104905.28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2055076.46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104920.29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2055081.47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104935.28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2055091.46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104945.29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2055101.47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104965.29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2055111.47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104990.28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2055116.47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105010.29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2055121.46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105025.28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2055131.46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105040.29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2055141.47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105050.29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2055156.46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105065.28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2055171.46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105075.29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2055186.46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105085.29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2055196.46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105090.29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2055211.46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105095.29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2055241.46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105105.29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2055276.46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105115.29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2055306.46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105120.30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2055331.46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105130.30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2055361.46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105140.29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2055401.46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105145.29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2055426.46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105160.29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2055451.46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105165.29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2055481.46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105170.30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2055491.46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105185.29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2055501.46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105190.30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2055516.46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105205.30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6799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2055531.45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105225.30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2055541.46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105240.30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2055571.46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105260.30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2055586.45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105270.30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2055636.46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105295.30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2055666.45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105300.31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2055686.46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105300.30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2055701.46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105305.30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2055716.46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105310.30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2055726.46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105310.30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2055751.46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105310.30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2055766.45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105310.30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2055786.46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105310.31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2055806.46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105315.31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2055821.46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105315.30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2055836.46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105320.31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2055846.46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105330.31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2055861.46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105335.30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2055881.46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105350.30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2055891.45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105360.31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2055901.46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105370.31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2055911.46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105375.31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2055916.46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105385.30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2055926.44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105395.31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2055936.45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105405.31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2055941.46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105415.31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2055956.46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105425.31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2055966.45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105435.31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2055981.45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105445.31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2055986.45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105450.31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2056001.46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105460.31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2056016.45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105465.31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2056031.46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105475.31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2056046.45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105485.31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2056056.45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105490.31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2056061.45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105495.31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2056066.45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105500.31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2056076.45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105510.31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2056076.45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105520.31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2056091.45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105530.31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2056091.45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105540.31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2056101.45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105555.31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2056111.45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105570.31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2056121.45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105585.31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2056126.45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105600.32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2056136.45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105615.31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2056146.45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105630.31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2056156.44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105645.32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105655.31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2056170.74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105660.65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2056176.45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105665.32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2056191.45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105670.31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2056201.45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105670.32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2056211.45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105670.31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2056226.45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105675.32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2056246.45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105675.32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2056261.45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105670.31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2056271.44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105665.32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2056281.45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105665.32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2056291.45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105660.31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2056306.45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105655.32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2056311.45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105650.32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2056321.45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105645.31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2056326.44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105635.32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2056331.45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105630.32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2056336.45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105620.32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2056341.45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105610.32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2056351.45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105590.32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2056361.45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105585.32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105585.31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2056376.45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105585.32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2056381.64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105584.61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2056386.45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105590.32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2056391.45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105590.32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2056401.45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105595.32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2056406.45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105600.32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2056416.45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105610.32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2056426.45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105615.32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2056436.45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105620.32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2056451.45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105630.32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2056456.44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105635.32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105650.33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2056476.45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105665.32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2056481.45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105680.33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2056481.44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105695.32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2056481.45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105710.32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2056481.44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105720.32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2056481.45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105730.32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2056476.44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105740.32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2056471.45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105750.32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2056466.44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105765.32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105775.33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2056466.44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105785.32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105795.32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2056466.44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105805.32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2056471.44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105810.32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2056481.45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105810.33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2056491.44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105815.32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2056506.45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105815.32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2056531.45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105825.32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6899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2056541.45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105825.32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2056556.45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105830.32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2056576.45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105835.32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2056586.44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105835.33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2056591.44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105835.33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2056606.44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105835.32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2056616.44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105840.33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2056626.44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105840.32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2056636.45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105840.33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2056646.45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105840.33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2056661.44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105840.33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2056666.44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105840.33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2056676.44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105840.32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2056681.45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105835.33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2056686.44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105825.33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2056686.44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105820.33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2056681.44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105815.33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2056676.45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105805.33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2056676.44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105795.33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105780.33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2056661.44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105765.33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2056656.44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105760.32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2056651.45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105745.33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2056651.44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105735.33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2056651.45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105725.33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2056646.45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105720.32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2056646.44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105710.33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2056646.45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105700.33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2056651.45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105695.33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2056656.45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105695.32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105695.33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2056671.45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105700.33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2056686.44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105700.33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2056696.44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105700.33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2056706.44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105705.33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2056716.44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105710.33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2056731.44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105715.33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2056741.44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105720.33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2056751.44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105720.33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2056761.44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105730.33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105735.33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2056771.45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105740.33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2056771.45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105745.33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2056771.44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105755.33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2056771.44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105760.33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2056776.45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105770.33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2056786.44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105780.33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2056791.44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105785.33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2056806.44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105790.33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2056816.45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105790.34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2056826.45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105790.33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2056836.45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105790.33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2056851.44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105785.33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2056861.44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105785.33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105785.34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2056881.45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105785.33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2056886.45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105790.33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2056896.45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105795.33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2056906.44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105810.34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2056916.44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105815.33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2056926.45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105825.34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2056936.45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105830.33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2056946.44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105850.34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2056956.45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2056961.44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2056971.45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2056986.44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2056996.44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2057001.44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2057016.44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2057036.44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2057051.45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2057071.44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105870.33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2057081.44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2057101.45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2057116.45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105875.33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2057136.44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2057161.44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2057176.45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2057188.03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105875.68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2057196.44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2057211.44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2057221.44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2057246.44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2057271.44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2057286.45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2057306.44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105855.34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2057326.44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105850.34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2057351.45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105845.35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2057371.44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105835.35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2057386.45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105830.34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2057406.44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105830.35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2057416.44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105825.34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2057431.44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105815.35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2057451.44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105815.35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105815.34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2057476.45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105815.35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2057491.45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105820.34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2057506.45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105825.35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2057521.45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105830.35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6999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2057536.45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105840.35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2057551.45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105845.35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2057561.44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105855.35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2057581.44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2057591.44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2057601.44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105885.35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2057616.45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105895.35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2057626.44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105905.35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2057636.44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105915.35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2057646.44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105920.35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2057656.44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105930.35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2057666.44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105930.35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2057676.44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105930.35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2057686.44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105930.35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2057696.45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2057701.44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105915.36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2057711.45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105905.35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2057716.44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105900.35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2057726.44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105890.35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2057731.45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105885.35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2057736.44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2057756.44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2057771.44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2057786.45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2057806.44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2057816.44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2057831.44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2057846.45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2057861.44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2057871.44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2057886.45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105850.35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2057891.92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105852.17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2057896.45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105845.36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2057926.45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105835.36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2057931.44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105825.36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2057931.45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105815.36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2057931.45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105810.36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2057931.45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105795.35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2057931.45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105785.36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2057931.44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2057931.45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105770.36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2057926.45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2057921.44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105745.36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105735.36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2057916.45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2057921.45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105710.36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2057921.44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105700.36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2057926.45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2057941.45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105680.36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2057951.45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105675.35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2057961.44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105670.36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2057971.44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105670.36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2057981.45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105670.36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2057991.45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105670.36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2058006.45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105680.36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2058031.44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105695.36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2058041.45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105705.36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2058046.45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105715.36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2058061.44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105745.36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2058071.44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105755.37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2058081.45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2058086.44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105790.36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2058086.45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105800.36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2058086.44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105810.36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2058081.45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2058081.44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2058066.45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105840.36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2058051.44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2058041.45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2058026.45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105880.36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105885.36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2058001.44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105900.36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2057996.45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105915.36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2057996.44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2057996.44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105945.36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2058001.45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105965.36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2058006.44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105990.36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106005.36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106020.36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2058011.80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106024.94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2058016.44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106030.36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2058021.44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106040.36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2058026.44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106050.36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2058036.44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106070.36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2058041.44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106090.36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2058046.43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106105.36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2058051.44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106125.36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2058056.44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106140.36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2058061.43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106165.37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2058066.44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106175.36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2058071.43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106190.37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2058081.43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106210.36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2058086.43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106225.37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7099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2058091.43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106245.36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2058101.43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106250.37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2058111.43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106260.36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2058121.44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106270.37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2058136.43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106280.37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2058146.43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106290.36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2058156.43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106300.37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2058161.43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106315.36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2058171.43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106325.37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2058181.43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106345.37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2058181.43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106365.37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2058181.43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106385.36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2058181.43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106400.36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2058176.43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106420.36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2058176.42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106435.37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2058176.71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106452.08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2058181.43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106455.36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2058181.42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106465.36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2058191.43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106470.37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2058196.43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2058206.42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106475.37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2058221.43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106470.36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2058231.43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106470.37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2058246.43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106470.36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2058266.42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106470.37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2058281.43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106470.37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2058296.43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106470.37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2058306.43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106475.37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2058321.43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106475.36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2058341.43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106480.37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2058356.43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106485.37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2058376.43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106490.37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2058396.43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106490.37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2058411.43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106495.38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2058426.43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106500.37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2058446.43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106505.37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2058471.43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106510.37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2058496.43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106515.37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2058516.42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106520.37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2058531.42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106520.37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2058546.42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106525.38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2058561.42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106530.37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2058571.42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106540.38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2058581.43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106550.38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2058586.43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106560.38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2058591.42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106570.37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2058591.43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106580.37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2058591.42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106595.38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2058591.43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106610.38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2058591.42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106625.37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2058586.42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106640.37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2058586.42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106660.37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2058591.43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106680.38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2058596.42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106695.37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2058601.43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106710.38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2058611.42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106730.38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2058621.42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106745.37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2058631.42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106760.38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2058641.42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106770.37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2058646.42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106780.38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2058661.42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106795.38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2058666.42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106805.38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2058676.42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106815.38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2058686.42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106830.38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2058701.42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106845.38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2058711.42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106860.38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2058716.41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106875.38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2058726.42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106885.38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2058726.42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106895.38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2058726.41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106905.38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2058726.42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106915.38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2058721.41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106925.38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2058716.42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106935.38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2058706.42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106950.38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2058706.42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106960.38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2058706.42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106975.37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2058711.42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106985.38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2058721.41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106995.38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2058731.41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107005.38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2058741.41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107010.38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2058756.41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107015.38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2058761.42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107025.37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2058767.92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107028.34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2058771.42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107030.38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2058786.42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107035.38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2058806.42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107040.39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2058821.42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107045.38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2058841.41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107050.38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2058856.41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107055.38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2058871.41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107055.39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2058881.41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107060.38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2058901.41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107065.38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2058916.41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107065.39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2058931.41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107070.38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2058946.42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107070.39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2058961.41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107075.39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2058976.41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107075.38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2058991.41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107075.39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2059006.41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107075.39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2059021.41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107065.39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7199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2059036.41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107065.39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2059051.42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107060.38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2059066.41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107055.39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2059081.41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107060.38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2059086.41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107065.39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2059096.41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107070.39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2059106.42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107080.39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2059111.41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107100.39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2059116.41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107110.39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2059126.41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107130.38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2059131.42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107140.39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2059136.41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107160.39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2059146.41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107175.39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2059151.41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107185.39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2059166.41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107190.39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2059176.41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107200.39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2059181.40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107210.39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2059186.41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107215.39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2059191.41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107220.39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2059191.41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107230.39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2059191.40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107240.39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2059201.41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107250.39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2059201.41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107260.40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2059206.41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107275.39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2059206.41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107285.39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2059216.40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107300.39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2059216.41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107310.39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2059216.40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107320.39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2059216.41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107330.39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2059216.40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107345.40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2059216.41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107355.39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2059216.40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107370.39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2059216.40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107390.39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2059221.40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107415.39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2059231.41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107435.40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2059241.40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107450.39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2059251.41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107470.39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2059266.40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107485.39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2059271.41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107500.39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2059281.40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107520.39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2059296.40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107540.39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2059321.40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107565.39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2059336.40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107590.39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2059356.40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107605.39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2059371.40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107620.39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2059381.40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107630.40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2059391.40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107640.39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2059396.40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107650.40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2059406.40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107660.39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2059416.40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107665.40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2059436.40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107675.40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2059451.40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107685.40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2059466.40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107690.39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2059486.40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107695.39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2059501.39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107710.40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107720.40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107730.40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107740.40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107750.40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107755.40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2059556.40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107770.40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107780.40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107790.40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107805.40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107825.40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107830.40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2059576.38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107840.40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107850.40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107860.40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2059591.39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107875.40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2059596.39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107890.40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2059601.40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107905.40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2059611.39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107915.40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2059611.39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107925.40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2059611.39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107940.40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2059611.39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107950.41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2059621.40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107965.40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2059636.39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107980.40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2059641.39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107995.41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2059651.39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2059656.39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108010.41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2059681.39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2059686.39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108010.41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2059686.39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108020.41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2059686.39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2059690.86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108025.63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2059686.39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108035.40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108040.41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2059651.39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2059641.38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2059631.39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2059626.39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2059616.39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2059601.38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2059591.39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2059576.38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108090.40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7299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108100.40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2059546.38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108110.40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108130.40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108140.40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108155.40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108165.40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108175.40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108190.39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108205.39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2059506.38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108215.40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2059501.39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108230.40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2059476.38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108250.40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2059466.39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108265.39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2059466.38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108275.39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2059456.39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108285.39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2059441.38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108295.40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2059426.38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108310.39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2059411.38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108325.40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2059406.38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108340.40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2059401.38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108350.40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2059401.38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108370.39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2059401.38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108395.40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2059406.38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108425.39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2059411.37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108440.40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2059411.37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108465.39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2059421.38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108495.40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2059421.37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108515.39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2059426.37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108545.40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2059436.38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108580.40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2059436.38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108605.39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2059441.37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108625.40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2059441.37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108640.40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2059441.38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108655.39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2059441.37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108665.39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2059443.08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108671.49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2059446.37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108675.40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2059456.37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108685.39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2059461.38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108690.40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2059471.37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108710.39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2059471.37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108735.40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2059476.37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108760.39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2059478.94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108767.04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2059481.37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108770.40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2059486.37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108785.40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2059496.37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108790.40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2059506.37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108795.40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108795.39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108795.40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108795.40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108805.40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108815.40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108835.40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2059556.37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108855.40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2059561.36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108875.40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108900.40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108920.40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108940.40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108950.40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2059581.37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108965.40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108985.40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2059591.36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109005.40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2059596.37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109020.40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2059601.36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109040.40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2059606.36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109070.40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2059616.36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109090.40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2059626.36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109105.40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2059636.36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109120.40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2059646.36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109130.40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2059656.36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109140.40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109155.41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2059671.36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109165.40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2059671.36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109180.40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2059671.36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109195.40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2059671.36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109210.41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109240.40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2059661.36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109260.40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2059661.36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109280.40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2059661.35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109295.40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109305.40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2059667.64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109314.38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109325.40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109335.41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2059686.35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109350.40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109360.40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2059701.35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109360.40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2059711.35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109360.41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2059721.36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109375.40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2059726.35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109390.41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2059726.35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109410.40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2059731.35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109420.40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2059736.35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109435.41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2059746.35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109445.40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2059756.35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109450.41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2059771.35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109460.41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2059776.36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109470.41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2059776.35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109480.40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2059781.36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109495.41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2059786.35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109505.41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2059801.36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109530.41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2059806.35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109540.40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7399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2059811.35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109550.41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2059815.58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109557.62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2059816.35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109565.40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2059816.35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109590.41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2059816.35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109605.41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2059816.35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109615.41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2059821.35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109630.40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2059831.35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109640.41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2059836.35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109650.40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2059846.35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109665.41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2059851.35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109680.40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2059861.34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109700.41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2059866.35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109710.41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2059871.35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109735.41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2059876.34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109750.41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2059881.34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109780.41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2059881.35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109795.40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2059881.34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109810.41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2059886.34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109825.41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2059886.34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109840.40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2059886.35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109845.40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2059896.34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109860.41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2059901.35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109870.40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2059911.34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109875.41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2059906.34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109885.41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2059891.34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109905.41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2059881.34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109920.40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2059866.34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109940.41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2059856.34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109950.41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2059846.34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109955.40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2059831.33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109970.41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2059816.34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109980.41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2059806.34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109990.40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2059801.34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110005.40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2059791.34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110015.40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2059791.34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110030.40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2059791.34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110040.41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2059791.33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110050.41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2059791.34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110060.41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2059791.34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110065.41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2059781.33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110075.41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2059776.34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110080.40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2059771.33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110090.40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2059766.33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110095.40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2059761.34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110105.40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2059761.34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110120.40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2059761.33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110135.41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2059761.34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110150.41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2059766.33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110160.40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2059761.34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110175.40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2059751.33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110185.40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2059741.34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110190.41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2059731.33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110195.40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2059716.33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110200.41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2059696.34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2059683.83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110202.23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2059681.33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2059656.33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110220.41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2059646.33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2059641.34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2059631.33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2059626.61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110248.54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2059626.33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2059616.33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2059616.33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110280.40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2059606.33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110305.40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2059601.33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110325.40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2059601.34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110335.40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2059596.33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110355.40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2059591.33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110370.40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110380.40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2059566.33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110400.40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2059556.32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110415.40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110425.40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110440.40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110455.40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110470.40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110490.40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2059556.32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110510.40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2059556.33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110525.40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2059556.32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110540.40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2059556.32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110545.40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2059556.32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110560.40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110570.40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2059536.32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110580.40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110605.40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110620.40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110645.40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110665.40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2059536.32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110675.40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110690.40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110710.40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2059536.32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110725.40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110730.40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2059516.32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110740.40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2059506.32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110750.40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2059501.32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110755.39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2059491.32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110765.40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7499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2059491.32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110770.40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2059491.32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110780.39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2059491.32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110790.40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2059501.32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110795.40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110795.39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2059526.32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110835.40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2059536.32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2059566.32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110895.40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110900.40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2059556.32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110910.40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110920.40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110935.40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110950.40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110955.40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110960.40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110970.40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110980.40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110980.40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110980.40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110995.40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111005.40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111010.40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2059551.31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111015.40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111020.40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111025.40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111025.40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111045.40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2059541.32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111050.40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2059521.31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111060.40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2059517.74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111064.45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2059516.31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111070.40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2059531.31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111080.40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2059546.31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111085.40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2059561.31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111100.40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2059576.31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111110.40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2059581.43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111115.00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2059586.31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111125.40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2059606.31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111140.40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2059616.31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111160.40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2059626.31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111170.40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2059636.31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111190.40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2059646.31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111205.40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2059660.12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111215.81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111225.40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111240.40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111260.40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111270.41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2059671.79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111281.14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111285.40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2059651.31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2059646.30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2059636.31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2059636.30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2059636.31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2059646.30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2059651.30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111390.41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2059666.30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111395.40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2059671.30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2059681.31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111385.41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2059686.31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111390.41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111400.40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2059708.17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111406.10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2059706.31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111415.40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111425.40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111440.40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111445.40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111460.40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111470.40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111480.40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111500.41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111515.40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111530.40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111545.40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111550.40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111570.40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111585.40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111600.41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111615.40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111630.40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2059690.73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111634.55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111640.40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2059696.29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111655.41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7599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2059701.30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111665.40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2059711.30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111675.40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2059721.29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111690.40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2059736.30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111705.40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2059735.74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111712.67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2059746.30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111720.41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2059756.29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111735.40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2059771.30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111745.40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2059781.30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111750.41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2059796.30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111755.40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2059801.30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111760.41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2059806.29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111770.41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2059811.30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111785.40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2059821.29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111785.41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2059831.29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111790.40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2059846.29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111795.41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2059856.30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111805.41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2059856.29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111815.41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2059856.29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111825.41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2059856.29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111835.41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2059856.29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111845.41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2059856.30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111855.40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2059856.29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111865.41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2059861.30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111880.41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2059866.29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111885.40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2059881.29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111890.41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2059886.29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111900.41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2059896.29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111900.41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2059901.29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111905.41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2059916.29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111920.41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2059921.29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111920.41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2059931.29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111930.41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2059941.29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111940.41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2059951.29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111945.41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2059961.29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111950.41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2059971.29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111955.41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2059986.29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111960.41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2060001.29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111965.41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2060016.29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111965.41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2060020.11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111967.39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2060026.29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111970.41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2060036.29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111985.41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2060046.29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111990.41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2060056.29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112000.41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2060062.13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112006.40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2060061.29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112010.41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2060061.29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112025.42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2060066.29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112040.41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2060066.28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112055.41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2060066.29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112065.41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2060076.29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112080.41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2060086.28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112090.42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2060096.29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112110.41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2060106.28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112125.41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2060126.29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112135.41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2060131.28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112150.42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2060136.28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112155.42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2060141.28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112160.41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2060151.28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112170.42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2060161.29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112180.41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2060176.28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112190.42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2060186.29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112190.41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2060196.29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112190.42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2060201.28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112190.42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2060216.28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112190.42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2060226.28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112190.42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2060231.28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112195.41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2060241.29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112205.42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2060251.29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112215.42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2060261.28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112225.42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2060271.28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112235.42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2060291.28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112240.42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2060306.28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112255.42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2060321.29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112265.42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2060346.28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112275.42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2060356.28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112280.42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2060376.28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112290.42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2060391.28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112300.42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2060406.28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112310.43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2060421.28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112320.42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2060431.28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112325.42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2060441.28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112325.42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2060446.29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112335.43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2060461.28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112345.42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2060471.28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112345.42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2060491.28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112355.43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2060501.28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112365.42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2060511.28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112380.42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2060511.28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112390.42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2060511.27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112410.43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2060506.28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112425.43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2060506.27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112435.43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2060506.28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112450.42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2060511.28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112465.42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2060521.28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112480.42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2060536.28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112485.43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2060540.37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112486.86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2060551.28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112480.42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2060556.27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112475.42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2060566.28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112470.43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7699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2060576.27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112460.43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2060581.27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112460.42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2060585.16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112457.45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2060591.28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112460.43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2060596.28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112460.43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2060606.28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112465.42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2060616.27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112470.43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2060621.28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112480.42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2060626.28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112485.43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2060631.28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112495.43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2060636.27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112505.42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2060641.28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112515.43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2060647.46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112519.16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2060651.28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112525.43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2060661.28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112530.43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2060671.27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112540.43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2060681.27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112545.43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2060696.27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112550.42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2060706.27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112555.43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2060721.28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112555.43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2060731.27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112565.43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2060731.27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112575.43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2060736.27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112585.43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2060736.27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112600.43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2060736.27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112610.43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2060741.27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112620.43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2060751.27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112630.43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2060751.27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112640.43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2060756.27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112650.43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2060776.27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112655.43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2060786.27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112660.43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2060806.27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112665.43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2060826.27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112670.43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2060846.28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112670.44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2060861.27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112670.43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2060876.28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112680.43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2060886.27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112690.44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2060896.27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112700.43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2060911.27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112710.43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2060926.27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112715.44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2060936.27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112715.43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2060951.27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112715.44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2060966.27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112720.43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2060981.27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112730.43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2060991.27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112735.44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2061006.27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112745.44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2061011.27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112755.44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2061011.27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112770.43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2061016.26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112785.44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2061021.27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112795.44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2061021.26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112810.44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2061036.27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112830.44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2061056.27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112845.44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2061061.26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112855.44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2061072.48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112866.22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2061076.27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112870.43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2061091.27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112880.44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2061106.26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112890.44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2061126.26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112895.44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2061141.26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112905.44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2061151.27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112925.44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2061171.27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112975.44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2061186.26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113030.45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2061216.26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113080.45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2061226.26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113110.44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2061221.26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113150.44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2061221.26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113195.45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2061227.53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113216.64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2061246.26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113245.44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2061311.26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113290.45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2061321.70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113296.66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2061351.26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113330.44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2061361.25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113350.45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2061389.13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113370.62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2061401.25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113375.45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2061436.25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113395.45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2061486.25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113415.45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2061521.25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113435.45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2061528.21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113440.52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2061541.25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113465.45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2061551.25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113490.45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2061586.25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113495.46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2061601.25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113505.45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2061606.25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113520.45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2061611.25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113560.46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2061611.25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113580.45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2061631.25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113600.45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2061661.25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113615.46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2061696.25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113625.45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2061731.25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113640.46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2061741.24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113670.46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2061741.24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113700.45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2061726.25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113730.45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2061706.24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113765.46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2061686.25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113785.45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2061676.24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113805.45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2061671.25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113830.45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2061671.24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113850.46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2061691.24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113865.46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2061721.24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113885.45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7799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2061751.24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113900.46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2061776.23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113920.45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2061806.24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113940.46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2061831.24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113960.46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2061861.24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113980.46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2061886.24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114000.46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2061901.24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114025.46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2061926.24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114045.46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2061956.23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114065.46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2061991.24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114085.46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2062026.24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114095.46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2062076.24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114100.47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2062116.24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114110.46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2062151.24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114125.46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2062186.24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114135.47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2062211.24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114150.47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2062231.23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114165.47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2062266.23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114185.47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2062291.23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114205.47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2062316.23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114240.47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2062351.23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114250.47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2062391.23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114255.47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2062426.23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114275.47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2062456.23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114325.47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2062469.97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114359.93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2062471.23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114375.47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2062485.23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114394.02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2062476.23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114420.47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2062481.23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114460.47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2062351.22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114770.47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2062271.22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114980.46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2062146.21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115285.47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2062036.19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115585.46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2061951.19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115800.46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2061761.18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116245.46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2061656.17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116495.45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2061608.17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116544.16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2061626.17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116565.45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2061681.17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116660.46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2061826.17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117000.46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2061901.16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117190.46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2061986.15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117385.46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2062191.15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117875.47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2062311.13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118165.47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2062541.12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118700.47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2062651.11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118950.48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2062921.10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119610.48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2063061.09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119935.48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2063206.08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120290.49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2063341.07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120610.50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2063476.06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120950.50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2063776.05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121685.51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2063966.04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122115.51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2064006.04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122110.51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2064061.03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122100.51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2064106.03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122110.51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2064141.03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122140.52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2064171.03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122185.52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2064201.03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122215.52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2064221.03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122225.52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2064241.03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122265.52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2064261.02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122330.52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2064266.03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122420.52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2064256.02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122545.52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2064251.02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122625.52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2064251.02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122695.52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2064281.01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122740.52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2064336.02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122800.52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2064391.02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122835.52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2064446.01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122875.52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2064481.01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122935.53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2064506.01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123005.53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2064516.01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123070.52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2064516.01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123195.52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2064526.01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123275.53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2064561.00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123345.52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2064621.00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123425.53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2064686.00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123500.53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2064736.00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123580.53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2064771.00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123695.54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2064795.99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123815.53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2064825.99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123895.53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2064865.99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123985.53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2064885.98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124060.53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2064890.98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124130.53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2064945.98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124275.54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2064976.93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124291.82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2064960.97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124370.54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2064970.26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124402.80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2064985.98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124485.54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2064985.97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124600.54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2065005.97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124680.54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2065003.60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124696.13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2065010.97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124735.54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124820.54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124840.54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2065000.97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124855.54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124865.54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124885.54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124900.53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7899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124920.54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124950.53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124980.54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2064990.96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2064975.96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125060.54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2064950.96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2064935.96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2064915.96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2064905.96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2064899.41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125097.49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2064885.95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125100.53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2064880.95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125100.53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2064870.95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2064865.96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2064860.96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2064850.96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2064845.96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2064840.96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125060.54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2064835.96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124995.53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124985.53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124985.53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124985.54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124990.53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125095.53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125120.53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125135.53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125150.53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125165.53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125175.53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125190.53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125210.53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125220.53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125240.53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125260.53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2064755.95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125270.53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2064755.96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125285.54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125295.53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125310.53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125325.53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125330.53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125340.53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2064795.96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125350.53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125360.54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125375.53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125380.53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125390.53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2064835.95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125400.54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2064850.95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125405.53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2064860.95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125415.53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2064875.95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125420.54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2064885.95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125430.53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2064890.95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125440.54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2064900.95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125450.53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2064905.95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125465.54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2064910.95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125475.53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2064920.95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125480.54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2064930.95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125490.53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2064940.95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125495.54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2064950.94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125505.53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125510.54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125515.54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2064975.95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125525.54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125530.54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125540.53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125550.53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2064990.95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125565.54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2064990.94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125575.54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2064990.94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125590.53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2064990.94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2064995.95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125610.54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125620.54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125625.54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2065025.94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2065040.94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2065045.94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2065055.95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2065070.94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2065080.94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125625.54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2065090.95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2065100.94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2065110.94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7999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2065120.94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2065130.95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2065140.95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2065150.94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125625.54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2065160.94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2065170.94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2065180.94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125640.54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2065185.95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125650.54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2065195.95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125655.54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2065200.95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2065200.94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2065205.95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125690.54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2065205.94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125705.54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2065205.94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125720.54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2065205.94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125730.54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2065200.94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125745.54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2065195.94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125755.54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2065190.94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125770.54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2065190.94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125785.55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2065180.95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125800.54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2065175.94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125815.54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2065170.94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125840.55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2065170.94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125855.54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2065175.94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125870.54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2065180.94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125880.54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2065180.94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125890.54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2065175.94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125905.54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2065170.94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125915.54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2065165.94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125925.54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2065150.93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125935.54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2065140.94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125945.54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2065130.93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125950.54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2065120.94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125965.54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2065110.93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125975.54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2065095.93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125990.54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2065085.94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126000.54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2065075.93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126010.54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2065065.94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126020.54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2065055.94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126035.54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2065050.93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126040.54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2065035.94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126055.53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2065025.93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126065.54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2065015.93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126080.54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126095.54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2065010.93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126110.54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2065005.93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126135.53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2065000.93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126145.54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2064995.94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126160.53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2064985.94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126180.54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2064975.93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126205.54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2064970.92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126225.53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2064961.99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126242.28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2064960.93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126245.54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2064955.93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126275.53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126315.53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2064960.93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126330.53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2064960.92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126345.54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2064955.93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126360.54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2064950.93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126375.54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2064940.93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126395.54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2064935.92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126405.54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2064935.93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126420.54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2064935.92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126435.54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2064935.92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126455.53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2064940.93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126470.54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2064940.92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126480.54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2064940.93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126495.53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2064940.92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126515.53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2064940.92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126530.54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2064930.93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126540.53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2064925.92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126550.53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2064925.92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126565.54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2064930.92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126575.54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2064930.92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126585.53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2064930.92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2064925.93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2064920.92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2064915.92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2064910.92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2064905.92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2064890.92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2064875.92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2064865.92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126675.54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2064850.91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2064835.92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126685.54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2064795.91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2064695.92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2064680.92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2064660.92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126670.52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2064625.91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2064610.92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8099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2064600.92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2064595.91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126685.53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2064590.92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126700.53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2064590.92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126710.53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2064585.92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126730.53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2064585.92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126745.53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2064587.01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126751.63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2064585.92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126755.52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2064600.92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126775.53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2064610.91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126790.53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2064615.92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126800.53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2064630.92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126805.53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126815.53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2064655.92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126820.53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2064665.91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126830.53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2064680.91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126830.53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2064690.91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126840.53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126840.53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2064710.91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126850.53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126860.54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2064735.91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126875.53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2064750.91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126895.53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2064760.92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126905.53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2064765.91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126915.53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126925.53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126935.53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126950.53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126960.53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126975.53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126995.53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127015.53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127035.53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127050.53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127070.54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127085.53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127100.53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127115.53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127130.53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127155.53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127175.53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2064725.91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127190.53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2064705.91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127215.53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2064690.90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127225.53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2064680.90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127235.53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2064670.91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127250.52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2064655.90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127265.53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127280.53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2064635.90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127295.53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2064625.90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127310.52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2064610.90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127320.53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2064600.90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127335.53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2064585.90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127350.52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2064570.90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127370.53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2064550.90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127390.53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2064525.90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127410.53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2064505.90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127440.52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2064480.90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127465.53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2064470.90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127480.53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2064455.90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127495.52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2064445.89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127510.52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2064430.89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2064430.89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2064430.90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127565.52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2064430.90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127580.52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2064445.90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2064455.90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2064465.89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2064470.89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2064480.89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2064490.90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2064500.90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127585.52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2064510.90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2064515.90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2064525.89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2064530.90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127555.52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2064535.90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2064550.89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2064565.90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2064585.90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127545.52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2064600.89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2064615.90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2064630.90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127545.52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2064635.90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127570.52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127595.53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2064655.89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2064660.90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2064660.89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2064665.89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2064670.90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2064675.90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2064680.90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2064685.90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2064695.89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8199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127695.53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2064710.89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127700.53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2064710.90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127715.53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2064710.90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127720.53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2064711.24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127726.23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127730.53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2064675.89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127750.52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2064660.90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127770.53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127790.53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127800.53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127825.52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127840.53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127860.53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2064630.89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127875.52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2064625.89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127895.53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2064620.89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127910.53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2064610.88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127925.52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2064600.89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127935.53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2064585.89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127950.53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2064575.89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127965.53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2064565.88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127985.52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2064560.89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127995.52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2064555.88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128005.52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2064545.88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128025.52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2064545.89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128040.52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2064535.89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128055.52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2064525.88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128070.52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2064515.88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128080.53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2064495.88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128085.52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2064485.88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128095.53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2064475.89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128105.53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2064465.88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128115.52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2064465.89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128125.52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2064465.88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128135.53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2064475.88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128150.52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2064480.88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128165.53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2064485.88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128180.52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2064500.89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128190.53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2064510.88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2064515.88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2064520.88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2064535.88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2064550.88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2064565.88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128235.52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2064585.88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128240.52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2064600.88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2064610.88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128240.52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2064625.88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2064635.88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128245.52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2064655.88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2064670.88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2064675.87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2064685.88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2064690.88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128295.52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128300.53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128305.53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128310.53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128310.53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128315.53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128325.53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2064755.87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128335.53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128350.54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128370.53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2064780.87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128390.53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128410.53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2064780.88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128430.53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128455.53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128465.53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2064788.31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128471.17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128480.53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128490.53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128500.53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2064755.87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128510.54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2064745.88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128515.53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2064730.87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128515.53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128525.53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2064710.87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128535.53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2064700.87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128550.53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2064695.87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128560.53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2064690.87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128580.53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2064685.87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128595.53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2064685.87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128615.53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2064685.87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128625.52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2064690.87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128640.53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2064700.87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128650.52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128660.53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128665.53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2064730.87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128675.53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128690.53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2064755.87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128700.54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2064760.86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128715.53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2064770.87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128730.53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128745.53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128765.53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128785.53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128805.53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128825.53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128850.53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8299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2064790.87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128865.54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128875.53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2064800.87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128890.53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2064810.86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128900.53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128915.53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128935.54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128950.53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128970.54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2064835.86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128985.53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2064839.32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128995.87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2064840.85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129005.54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2064844.34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129021.26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2064840.86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129020.53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2064835.86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129030.53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129035.54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2064810.86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129040.53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2064800.86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129050.53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2064790.86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129065.53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2064790.86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129075.53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129090.53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129100.53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129115.53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129135.54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129155.53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2064790.86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129165.53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2064790.85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129180.53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129190.53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129205.53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129215.53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2064820.86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129230.53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2064820.85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129240.54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129255.53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129265.53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129280.53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129295.54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129310.53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129335.53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129360.54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2064827.75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129376.74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129380.53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2064820.85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129395.53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2064820.85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129410.53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2064810.85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129425.53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2064810.85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129445.53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2064805.85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129465.53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129485.53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2064795.85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129510.53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129535.53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129555.53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129580.53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129600.53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2064780.85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129620.53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2064780.84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129635.53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2064775.85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129645.53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2064760.84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129670.53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2064750.84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129685.53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2064740.84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129700.53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2064725.84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129710.53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2064720.84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129725.53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2064705.84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129740.53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2064695.84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129760.52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2064685.83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129780.53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2064675.85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129800.53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2064675.84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129820.53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2064670.84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129835.53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2064665.84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129855.53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2064665.83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129870.53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2064670.84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129890.52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2064670.84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129910.53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2064665.84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129930.53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2064660.83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129945.53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2064645.83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129960.52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2064630.83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129980.53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2064620.83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130000.53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2064615.84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130010.53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2064620.83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130025.52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2064625.84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130035.53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2064630.83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130060.52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2064630.83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130080.53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2064620.83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130090.52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2064610.84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130105.53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2064595.83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130115.53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2064580.84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130120.52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2064570.83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2064550.83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130130.53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2064535.83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130130.52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2064525.84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130125.53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2064515.84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130120.52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2064510.84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130115.52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2064495.83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130105.52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2064475.83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130100.52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2064465.84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130100.52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2064450.83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130105.52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2064445.83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130115.52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2064430.83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130130.52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2064415.83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130150.53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2064405.83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130165.52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2064390.83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130175.52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2064375.83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130190.52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2064365.83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130205.52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8399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2064360.83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130220.52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2064350.83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130240.52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2064335.83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130255.52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2064310.83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130280.52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2064305.83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130295.52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2064295.82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130305.52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2064280.83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130315.52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2064275.83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130335.52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2064270.83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130350.52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2064270.82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130370.52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2064265.83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130385.52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2064265.83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130405.52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2064260.83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130430.51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2064260.83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130450.52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2064260.82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130470.52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2064255.82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130495.51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2064250.82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130510.52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2064249.74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130518.42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2064245.82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130525.51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2064235.83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130540.52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2064225.82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130550.52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2064210.82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130560.51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2064195.82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130565.52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2064185.83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130570.52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2064170.82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130570.52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2064145.81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130580.52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2064130.82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130585.51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2064115.82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130595.51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2064095.82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130600.51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2064080.82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130605.52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2064065.82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130620.51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2064060.82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130635.51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2064050.82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130660.51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2064050.82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130680.52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2064050.82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130705.51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2064040.82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130725.51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2064040.82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130745.51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2064035.82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130770.51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2064025.82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130790.51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2064025.81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130805.51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2064030.81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130830.51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2064030.81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130855.51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2064030.81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130875.51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2064030.81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130900.51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2064030.82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130915.51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2064032.17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130919.23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2064025.81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130935.51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2064015.81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130950.51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2064005.81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130965.51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2063995.81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130985.51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2063985.81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130995.51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2063975.81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131005.51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2063960.81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131015.51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2063950.81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131020.51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2063940.81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131025.51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2063930.81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131040.51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2063915.81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131055.51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2063910.81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131070.51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2063910.81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131080.51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2063900.81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131095.51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2063895.80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131110.51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2063885.81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131125.51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2063870.81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131135.51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2063865.80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131145.51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2063850.81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131160.51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2063835.81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131175.51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2063815.81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131190.51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2063805.80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131200.50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2063795.80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131220.51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2063770.80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131235.50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2063750.80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131250.51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2063730.80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131260.50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2063710.80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131265.50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2063690.80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131275.51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2063670.80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131285.50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131300.51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2063650.80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131310.50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2063650.80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131325.51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2063650.80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131350.50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2063650.80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131375.50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2063640.80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131395.50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2063640.80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131425.50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2063640.80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131445.50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2063640.79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131465.50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2063635.80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131480.50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2063635.80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131495.51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2063635.80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131505.50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2063630.79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131515.50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2063625.79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131530.50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2063625.80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131550.50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2063620.79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131575.50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2063620.80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131595.51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2063620.80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131615.50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2063625.79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131625.50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2063630.79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131635.51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2063640.79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131655.50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2063650.79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131670.50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2063660.79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131695.50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2063670.80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131710.51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2063680.79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131730.50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8499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2063685.79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131745.51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2063700.79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131770.51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2063720.79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131770.51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2063730.79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131770.50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2063750.79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131780.51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2063760.79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131785.50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2063775.79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131790.50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2063795.79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131790.51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2063805.79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131795.51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2063825.78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131795.50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2063840.79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131795.51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2063855.79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131800.51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2063875.79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131810.51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2063885.79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131815.51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2063900.79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131815.51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2063915.79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131815.51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2063925.79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131815.51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2063945.79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131820.51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2063960.79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131830.51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2063975.79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131845.51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2063980.79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131860.51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2063990.79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131875.52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2063990.79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131895.51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2063990.79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131910.51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2063985.79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131935.51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2063985.78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131955.52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2063985.78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131975.51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2063975.78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131995.51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2063965.79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132010.51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2063960.78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132020.52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2063950.78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132030.51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2063945.78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132040.51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2063945.79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132050.51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2063950.78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132065.51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2063950.78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132085.51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2063955.79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132100.52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2063950.78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132115.51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2063945.78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132125.52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2063930.78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132150.51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2063924.68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132158.42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2063920.78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132160.51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2063900.78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132170.51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2063885.78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132175.51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2063870.78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132180.51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2063855.77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132185.51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2063845.78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132195.50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2063835.78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132205.51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2063825.78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132215.51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2063815.78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132235.51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2063805.78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132255.51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2063810.78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132280.50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2063810.77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132295.50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2063815.78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132310.51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2063816.41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132313.76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2063825.78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132325.51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2063840.78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132335.50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2063855.77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132355.51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2063865.78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132370.51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2063870.77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132385.50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2063880.78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132400.51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2063890.78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132410.51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2063890.78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132430.51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2063895.77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132450.50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2063900.77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132475.51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2063905.77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132495.51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2063905.78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2063915.77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132520.51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2063925.77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2063935.77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132530.51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2063950.77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132535.51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2063965.77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132540.51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2063985.77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132555.51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2063995.77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132570.52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2064010.77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2064020.77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132580.51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2064030.77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132580.51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2064040.77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132580.52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2064050.77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132585.51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2064060.77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132590.52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2064060.76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132595.52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2064060.77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132610.51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2064055.77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132625.51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2064055.77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132635.51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2064060.76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132645.51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2064065.77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132660.51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2064075.76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132675.52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2064085.77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132690.51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2064095.76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132705.52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2064110.77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132725.52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2064120.76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132740.51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2064135.76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132750.51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2064145.77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132760.52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2064155.77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132770.51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2064160.76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132785.52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2064160.76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132800.52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2064155.76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132805.52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2064150.76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132820.52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2064150.76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132845.51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2064150.77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132860.52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2064145.76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132875.52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8599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2064145.77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132885.52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2064145.76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132900.52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2064145.76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132925.51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2064135.76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132945.51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Граница1(2)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1907387.89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137606.23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1907267.74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137932.18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1907558.38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138257.37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1907647.86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138432.92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1907666.09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138633.20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1907615.09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138776.10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1907485.44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138856.28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1907483.95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138977.93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1907426.43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139098.40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1907345.69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139112.09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1907152.18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139069.69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1906984.64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139108.55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1906644.98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139076.09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1906523.85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139093.79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1906470.09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139030.32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1906370.62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139038.90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1906273.47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138988.01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1906045.72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138946.62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1905946.63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138983.47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1905954.50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139107.68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1905924.48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139190.58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1906024.45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139218.75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1906143.31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139263.34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1906113.55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139366.03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1905942.49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139373.88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1905896.12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139397.87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1905975.40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139508.67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1906097.07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139530.56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1906228.78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139605.88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1906377.65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139567.57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1906520.30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139529.45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1906634.47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139455.39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1906674.84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139448.55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1906709.92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139512.56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1906630.13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139596.93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1906637.66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139695.69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1906426.62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139738.66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1906346.56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139803.22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1906297.27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139841.43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1906267.03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139907.38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1906342.45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139961.73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1906534.64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139905.17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1906612.68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139922.68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1906678.65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139968.83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1906778.38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139980.04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1906806.84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140013.14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1906804.10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140041.51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1906679.89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140062.12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1906552.16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140051.73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1906521.58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140092.22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1906286.65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140212.25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1906030.84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140166.02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1905870.41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140037.81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1905880.59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139867.81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1905794.80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139734.57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1905693.37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139596.14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1905575.02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139531.73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1905433.13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139393.08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1905397.47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139285.24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1905420.35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139017.30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1905393.13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138960.12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1905060.62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138879.38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1904892.07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138841.90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1904614.05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138765.22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1904286.25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138687.17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1903904.72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138548.47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1903631.31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138408.02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1903525.69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138305.06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1903506.35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138254.71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1903520.61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138158.14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1903569.01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138052.07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1903615.23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138018.19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1903671.64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138004.53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1903682.68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137939.97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1903691.99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137921.86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1903682.96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137881.00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1903542.84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137788.27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1903369.37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137783.60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1903348.58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137859.15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1903302.81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137926.96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1903217.84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137973.29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1903173.29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138017.02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1903099.34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138013.54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1902991.44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137974.28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1902902.47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137954.27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1902766.10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137996.46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1902750.01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137955.92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1902734.67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137855.97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1902704.77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137831.39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1902645.67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137833.13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1902631.04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137902.85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1902565.71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137904.76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1902386.34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137873.26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1902319.35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137866.75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1902249.67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137892.83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1902233.34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137952.70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1902232.79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138027.67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1902194.45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138069.80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1902087.30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138085.67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1902018.73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138079.21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1901816.81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137988.97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1901731.12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137923.61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1901669.41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137846.23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1901627.21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137831.91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1901535.51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137840.26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1901446.76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137835.79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1901437.75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137744.15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1901492.29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137632.24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8710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1902082.09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137678.37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8711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1902361.09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137578.38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8712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1902607.86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137593.84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8713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1902808.79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137491.78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8714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1902981.31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137359.44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8715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1903252.86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137184.60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8716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1903252.40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137150.68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8717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1903224.06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137126.05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8718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1903135.17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137218.07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8719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1903090.94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137178.05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8720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1903126.85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137059.00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8721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1902999.96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137010.04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8722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1903105.32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136184.89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8723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1903009.52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136088.74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8724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1903009.18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136063.29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8725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1903119.45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136074.23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8726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1903121.97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136054.53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8727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1903088.53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135998.97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8728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1903128.93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136000.01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8729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1903135.56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135948.05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8730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1903267.38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135937.02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8731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1903219.83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135873.27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8732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1903239.64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135490.88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8733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1903401.21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135237.25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8734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1903553.26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134969.77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8735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1903652.48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134825.44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8736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1903802.65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134651.34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8737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1904024.83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134499.48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8738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1904028.59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134090.38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8739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1904267.68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134049.42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8740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1904302.86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134353.83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8741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1904159.01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134536.23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8742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1904216.08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134589.16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8743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1904230.63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134569.51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8744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1904236.21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134573.84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8745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1904249.71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134556.17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8746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1904256.87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134548.39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8747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1904273.79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134560.71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8748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1904330.63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134449.50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8749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1904492.82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134547.38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8750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1904432.45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134789.84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8751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1904493.03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134846.02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8752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1904402.03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135024.04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8753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1904321.28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135269.64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8754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1904228.77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135409.55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8755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1904306.68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135449.93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8756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1904297.47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135473.64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8757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1904324.18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135487.33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8758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1904300.57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135584.18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8759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1904316.89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135610.77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8760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1904358.14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135701.27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8761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1904325.35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135809.71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8762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1904252.50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135947.60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8763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1904239.20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135947.63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8764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1904267.66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136029.85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8765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1904312.44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136008.06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8766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1904371.33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136224.11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8767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1904452.29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136227.39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8768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1904540.20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136518.95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8769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1904417.15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136627.20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8770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1904430.68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137175.49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8771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1904554.48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137220.44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8772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1904586.82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137119.54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8773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1904600.29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136994.48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8774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1904759.38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136756.06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8775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1904855.07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136484.10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8776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1905441.22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135489.14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8777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1905722.32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135578.68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8778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1905926.87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135268.97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8779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1906064.16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135404.92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8780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1905932.57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135678.52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8781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1905805.80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135581.46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8782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1905744.17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135674.46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8783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1905477.51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135576.62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8784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1904902.23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136512.33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8785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1904796.04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136783.92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8786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1904646.00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136996.47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8787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1904627.64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137128.60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8788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1904584.47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137231.32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8789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1904596.41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137235.66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8790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1904621.49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137300.94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8791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1904719.20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137371.53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8792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1904760.07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137473.46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8793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1904713.20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137494.16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8794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1904829.42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137672.85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8795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1907144.75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137596.44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8796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1907353.50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136903.75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8797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1907712.75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136483.10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8798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1908611.19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136433.67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8799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1908958.05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136493.91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8800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1908921.95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136764.31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8801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1908747.61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136832.77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1908741.33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136744.51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8803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1908725.61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136708.93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8804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1908698.92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136692.42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8805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1908075.27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136698.00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8806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1907872.95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136773.17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8807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1907708.04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136915.73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8808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1907658.15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136991.84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8809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1907443.04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137421.70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8602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1907387.89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137606.23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Картометрический метод. 25.00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4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b/>
                <w:sz w:val="26"/>
                <w:szCs w:val="26"/>
              </w:rPr>
              <w:t>3. Сведения о характерных точках части (частей) границы объекта землеустройства</w:t>
            </w:r>
          </w:p>
        </w:tc>
      </w:tr>
      <w:tr w:rsidR="001D5C6D" w:rsidRPr="00E54587" w:rsidTr="001D5C6D">
        <w:trPr>
          <w:trHeight w:val="54"/>
        </w:trPr>
        <w:tc>
          <w:tcPr>
            <w:tcW w:w="170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  <w:tc>
          <w:tcPr>
            <w:tcW w:w="3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1D5C6D" w:rsidRPr="00E54587" w:rsidRDefault="00096886" w:rsidP="001D5C6D">
            <w:pPr>
              <w:pStyle w:val="1"/>
              <w:rPr>
                <w:b/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243"/>
        </w:trPr>
        <w:tc>
          <w:tcPr>
            <w:tcW w:w="1034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rPr>
                <w:sz w:val="26"/>
                <w:szCs w:val="26"/>
                <w:vertAlign w:val="superscript"/>
              </w:rPr>
            </w:pPr>
            <w:r w:rsidRPr="00E54587">
              <w:rPr>
                <w:b/>
                <w:sz w:val="26"/>
                <w:szCs w:val="26"/>
              </w:rPr>
              <w:t>4. Сведения о частях границ объекта землеустройства, совпадающих с местоположением внешних границ природных объектов и(или) объектов искусственного происхождения</w:t>
            </w:r>
          </w:p>
        </w:tc>
      </w:tr>
      <w:tr w:rsidR="001D5C6D" w:rsidRPr="00E54587" w:rsidTr="001D5C6D">
        <w:trPr>
          <w:trHeight w:val="243"/>
        </w:trPr>
        <w:tc>
          <w:tcPr>
            <w:tcW w:w="6238" w:type="dxa"/>
            <w:gridSpan w:val="5"/>
            <w:tcBorders>
              <w:top w:val="single" w:sz="6" w:space="0" w:color="auto"/>
            </w:tcBorders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b/>
                <w:sz w:val="26"/>
                <w:szCs w:val="26"/>
              </w:rPr>
              <w:t>Обозначение части границ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:rsidR="001D5C6D" w:rsidRPr="00E54587" w:rsidRDefault="00096886" w:rsidP="001D5C6D">
            <w:pPr>
              <w:pStyle w:val="1"/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b/>
                <w:sz w:val="26"/>
                <w:szCs w:val="26"/>
              </w:rPr>
              <w:t>Описание прохождения части границ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b/>
                <w:sz w:val="26"/>
                <w:szCs w:val="26"/>
              </w:rPr>
              <w:t>от точки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b/>
                <w:sz w:val="26"/>
                <w:szCs w:val="26"/>
              </w:rPr>
              <w:t>до точки</w:t>
            </w:r>
          </w:p>
        </w:tc>
        <w:tc>
          <w:tcPr>
            <w:tcW w:w="4111" w:type="dxa"/>
            <w:gridSpan w:val="2"/>
            <w:vMerge/>
            <w:vAlign w:val="center"/>
          </w:tcPr>
          <w:p w:rsidR="001D5C6D" w:rsidRPr="00E54587" w:rsidRDefault="001D5C6D" w:rsidP="001D5C6D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E54587"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E54587"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E54587">
              <w:rPr>
                <w:b/>
                <w:sz w:val="26"/>
                <w:szCs w:val="26"/>
                <w:lang w:val="en-US"/>
              </w:rPr>
              <w:t>3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Граница1(1)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1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2864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идет сначала в юго-восточном, затем в северо-восточно</w:t>
            </w:r>
            <w:r w:rsidR="00ED33BC" w:rsidRPr="00E54587">
              <w:rPr>
                <w:sz w:val="26"/>
                <w:szCs w:val="26"/>
              </w:rPr>
              <w:t>м направлении извилистой линией</w:t>
            </w:r>
            <w:r w:rsidRPr="00E54587">
              <w:rPr>
                <w:sz w:val="26"/>
                <w:szCs w:val="26"/>
              </w:rPr>
              <w:t xml:space="preserve"> по берегу озера Пясино, огибая его с юго-запада, юга и юго-востока, до устья реки Мокулай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2864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3013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юго-восток прямой линией , пересекая реку Хараелах с ее притоками, до левого берега реки Валек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3013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3931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извилистой линией по левому берегу реки Валек вниз по течению сначала на юго-восток, затем поворачивает на юго-запад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3931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3945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юго-западным направлением прямой линией до правого берега реки Норилка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3945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4006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юго-восток извилистой линией по правому берегу реки Норилка вверх по течению до устья реки Талая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4006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4078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северо-восток извилистой линией по середине русла реки Талая вверх по течению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4078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4081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северо-восток прямой линией до западного берега озера Мелкое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4081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4106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северо-восток извилистой линией вдоль берега озера Мелкое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4106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4148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юго-восток вдоль берега озера Мелкое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4148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4152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юг почти прямой линией до правого берега реки Гремяка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4152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4431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в западном направлении извилистой линией по правому берегу реки Гремяка вниз по течению до ее устья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4431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4432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прямой линией на юго-запад до середины реки Рыбная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4432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4556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юго-восток извилистой линией по середине русла реки Рыбная вверх по течению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4556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4950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в юго-западном направлении извилистой линией по левому берегу реки Мокутей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4950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4954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ломаной линией на северо-запад через водораздел до правого берега реки Ергалах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4954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5521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в северо-западном направлении извилистой линией по правому берегу реки Ергалах вниз по течению до ее слияния с рекой Южный Ергалах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5521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5648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пересекая реку Южный Ергалах, идет извилистой линией западным направлением по ее правому берегу вниз по течению до места впадения в реку Дудинка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5648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5696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пересекает реку Дудинка и идет извилистой линией на северо-запад по ее левому берегу вниз по течению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5696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5700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северо-восток прямой линией на юго-восточную оконечность озера Боганидское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5700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5709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извилистой линией по восточному берегу озера Боганидское до его северо-восточной оконечности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5709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5711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северо-западным направлением прямой линией, пересекая железную дорогу, до реки Ямная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5711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7260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затем поворачивает на северо-восток и идет извилистой линией по середине русла реки Ямная вверх по течению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7260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7825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извилистой линией на северо-восток по середине русла ручья Озерный вверх по течению через комплекс озер Тундровские до безымянного озера и, огибая его с северо-запада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7825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7835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почти прямой линией на юго-восток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7835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7851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поворачивает на северо-восток и идет прямой линией до западной оконечности озера Харгы-Кюель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7851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8206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северо-восток по северному берегу озера извилистой линией до истоков реки Мелкая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8206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1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в юго-восточном направлении извилистой линией по левому берегу реки Мелкая вниз по течению до ее устья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Граница1(2)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8602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8603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юго-восток прямой линией по берегу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8707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8707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юг вдоль берега Хантайского водохранилища извилистой линией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8709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8709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в западном направлении ломаной линией, пересекая автомобильную дорогу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8712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8712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в северном направлении ломаной линией вдоль западной стороны автомобильной дороги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8730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8730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поворачивает на северо-запад и идет ломаной линией по границе сенокосного угодья и леса до пересечения с автомобильной дорогой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8738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8738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северо-запад ломаной линией по южной стороне автомобильной дороги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8739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8739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север прямой линией, пересекая автомобильную дорогу, до левого берега реки Хантайка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8741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8741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поворачивает на восток и идет ломаной линией вдоль левого берега реки Хантайка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8742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8742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прямой линией в северо-восточном направлении, пересекая реку Хантайка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8748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8748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затем поворачивает на запад и идет ломаной линией в этом направлении вдоль уреза воды правого берега реки Хантайка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8749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8749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северо-восток до пересечения с автодорогой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8754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8754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юго-восток ломаной линией по северной стороне автомобильной дороги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8769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8769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ломаной линией на северо-восток по границе леса и сенокоса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8770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8770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затем прямой линией на восток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8771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8771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в северо-восточном направлении подходит к автомобильной дороге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8777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8777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поворачивает на северо-запад и идет в этом направлении вдоль юго-западной границы полотна автодороги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8781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8781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огибает участок полигона ТБО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8788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8788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юго-восток вдоль северо-восточной границы полотна автодороги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8790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8790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идет на северо-восток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8793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8793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огибает участок очистных сооружений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8794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8794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прямой линией в северо-восточном направлении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8795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8795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север прямой линией до правобережной плотины Хантайского водохранилища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8799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8799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северо-запад вдоль автодороги, включая ЛЭП, бурты резервного запаса суглинка и реперные будки в северном конце плотины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8801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8801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от реперных будок поворачивает на восток, пересекает автодорогу, идет вдоль границы пристани до берега Хантайского водохранилища</w:t>
            </w:r>
          </w:p>
        </w:tc>
      </w:tr>
      <w:tr w:rsidR="001D5C6D" w:rsidRPr="00E54587" w:rsidTr="001D5C6D">
        <w:trPr>
          <w:trHeight w:val="243"/>
        </w:trPr>
        <w:tc>
          <w:tcPr>
            <w:tcW w:w="3065" w:type="dxa"/>
            <w:gridSpan w:val="2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–</w:t>
            </w:r>
          </w:p>
        </w:tc>
        <w:tc>
          <w:tcPr>
            <w:tcW w:w="3173" w:type="dxa"/>
            <w:gridSpan w:val="3"/>
            <w:vAlign w:val="center"/>
          </w:tcPr>
          <w:p w:rsidR="001D5C6D" w:rsidRPr="00E54587" w:rsidRDefault="00096886" w:rsidP="001D5C6D">
            <w:pPr>
              <w:jc w:val="center"/>
              <w:rPr>
                <w:sz w:val="26"/>
                <w:szCs w:val="26"/>
                <w:lang w:val="en-US"/>
              </w:rPr>
            </w:pPr>
            <w:r w:rsidRPr="00E54587">
              <w:rPr>
                <w:sz w:val="26"/>
                <w:szCs w:val="26"/>
              </w:rPr>
              <w:t>8602</w:t>
            </w:r>
          </w:p>
        </w:tc>
        <w:tc>
          <w:tcPr>
            <w:tcW w:w="4111" w:type="dxa"/>
            <w:gridSpan w:val="2"/>
            <w:vAlign w:val="center"/>
          </w:tcPr>
          <w:p w:rsidR="001D5C6D" w:rsidRPr="00E54587" w:rsidRDefault="00096886" w:rsidP="001D5C6D">
            <w:pPr>
              <w:rPr>
                <w:sz w:val="26"/>
                <w:szCs w:val="26"/>
              </w:rPr>
            </w:pPr>
            <w:r w:rsidRPr="00E54587">
              <w:rPr>
                <w:sz w:val="26"/>
                <w:szCs w:val="26"/>
              </w:rPr>
              <w:t>на юго-восток по береговой линии водохранилища</w:t>
            </w:r>
          </w:p>
        </w:tc>
      </w:tr>
    </w:tbl>
    <w:p w:rsidR="00207AB2" w:rsidRPr="00E54587" w:rsidRDefault="00207AB2">
      <w:pPr>
        <w:rPr>
          <w:sz w:val="26"/>
          <w:szCs w:val="26"/>
        </w:rPr>
      </w:pPr>
    </w:p>
    <w:p w:rsidR="001D5C6D" w:rsidRPr="00E54587" w:rsidRDefault="001D5C6D" w:rsidP="001D5C6D">
      <w:pPr>
        <w:jc w:val="right"/>
        <w:rPr>
          <w:sz w:val="26"/>
          <w:szCs w:val="26"/>
        </w:rPr>
      </w:pPr>
      <w:r w:rsidRPr="00E54587">
        <w:rPr>
          <w:sz w:val="26"/>
          <w:szCs w:val="26"/>
        </w:rPr>
        <w:t>Графическое изображение</w:t>
      </w:r>
    </w:p>
    <w:p w:rsidR="001D5C6D" w:rsidRPr="00E54587" w:rsidRDefault="001D5C6D" w:rsidP="001D5C6D">
      <w:pPr>
        <w:jc w:val="right"/>
        <w:rPr>
          <w:sz w:val="26"/>
          <w:szCs w:val="26"/>
        </w:rPr>
      </w:pPr>
      <w:r w:rsidRPr="00E54587">
        <w:rPr>
          <w:sz w:val="26"/>
          <w:szCs w:val="26"/>
        </w:rPr>
        <w:t>не приводится</w:t>
      </w:r>
    </w:p>
    <w:sectPr w:rsidR="001D5C6D" w:rsidRPr="00E54587" w:rsidSect="001D5C6D">
      <w:headerReference w:type="even" r:id="rId18"/>
      <w:headerReference w:type="default" r:id="rId19"/>
      <w:footerReference w:type="even" r:id="rId20"/>
      <w:footerReference w:type="default" r:id="rId21"/>
      <w:pgSz w:w="11906" w:h="16838" w:code="9"/>
      <w:pgMar w:top="1134" w:right="851" w:bottom="1134" w:left="1701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4A" w:rsidRDefault="00B90C4A" w:rsidP="00965A38">
      <w:r>
        <w:separator/>
      </w:r>
    </w:p>
  </w:endnote>
  <w:endnote w:type="continuationSeparator" w:id="0">
    <w:p w:rsidR="00B90C4A" w:rsidRDefault="00B90C4A" w:rsidP="00965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6D" w:rsidRPr="005B5BA3" w:rsidRDefault="001D5C6D" w:rsidP="005B5BA3">
    <w:pPr>
      <w:pStyle w:val="a9"/>
      <w:rPr>
        <w:lang w:val="en-US"/>
      </w:rPr>
    </w:pPr>
    <w:r>
      <w:rPr>
        <w:lang w:val="en-US"/>
      </w:rPr>
      <w:t>Номер договора на выполнение кадастровых работ или другая дополнительная информация: Муниципальный контракт №0135300002619000033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6D" w:rsidRDefault="001D5C6D" w:rsidP="001D5C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5C6D" w:rsidRDefault="001D5C6D" w:rsidP="001D5C6D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6D" w:rsidRDefault="001D5C6D" w:rsidP="001D5C6D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6D" w:rsidRDefault="001D5C6D" w:rsidP="001D5C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5C6D" w:rsidRDefault="001D5C6D" w:rsidP="001D5C6D">
    <w:pPr>
      <w:pStyle w:val="a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6D" w:rsidRDefault="001D5C6D" w:rsidP="001D5C6D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6D" w:rsidRDefault="001D5C6D" w:rsidP="001D5C6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1D5C6D" w:rsidRDefault="001D5C6D" w:rsidP="001D5C6D">
    <w:pPr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6D" w:rsidRDefault="001D5C6D" w:rsidP="001D5C6D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4A" w:rsidRDefault="00B90C4A" w:rsidP="00965A38">
      <w:r>
        <w:separator/>
      </w:r>
    </w:p>
  </w:footnote>
  <w:footnote w:type="continuationSeparator" w:id="0">
    <w:p w:rsidR="00B90C4A" w:rsidRDefault="00B90C4A" w:rsidP="00965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6D" w:rsidRDefault="001D5C6D">
    <w:pPr>
      <w:pStyle w:val="a4"/>
      <w:jc w:val="right"/>
    </w:pPr>
  </w:p>
  <w:p w:rsidR="001D5C6D" w:rsidRDefault="00B90C4A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448.1pt;margin-top:20.75pt;width:41.4pt;height:27pt;z-index:251655168" filled="f" stroked="f">
          <v:textbox>
            <w:txbxContent>
              <w:p w:rsidR="001D5C6D" w:rsidRDefault="001D5C6D" w:rsidP="003143F4"/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6D" w:rsidRDefault="001D5C6D">
    <w:pPr>
      <w:pStyle w:val="a4"/>
      <w:jc w:val="right"/>
    </w:pPr>
  </w:p>
  <w:p w:rsidR="001D5C6D" w:rsidRDefault="00B90C4A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5" type="#_x0000_t202" style="position:absolute;margin-left:448.1pt;margin-top:20.75pt;width:41.4pt;height:27pt;z-index:251657216" filled="f" stroked="f">
          <v:textbox>
            <w:txbxContent>
              <w:p w:rsidR="001D5C6D" w:rsidRDefault="001D5C6D" w:rsidP="003143F4">
                <w:r>
                  <w:rPr>
                    <w:rStyle w:val="a8"/>
                  </w:rPr>
                  <w:fldChar w:fldCharType="begin"/>
                </w:r>
                <w:r>
                  <w:rPr>
                    <w:rStyle w:val="a8"/>
                  </w:rPr>
                  <w:instrText xml:space="preserve"> PAGE </w:instrText>
                </w:r>
                <w:r>
                  <w:rPr>
                    <w:rStyle w:val="a8"/>
                  </w:rPr>
                  <w:fldChar w:fldCharType="separate"/>
                </w:r>
                <w:r w:rsidR="00E54587">
                  <w:rPr>
                    <w:rStyle w:val="a8"/>
                    <w:noProof/>
                  </w:rPr>
                  <w:t>4</w:t>
                </w:r>
                <w:r>
                  <w:rPr>
                    <w:rStyle w:val="a8"/>
                  </w:rPr>
                  <w:fldChar w:fldCharType="end"/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6D" w:rsidRDefault="00B90C4A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7.3pt;margin-top:34.1pt;width:41.55pt;height:27pt;z-index:251656192" filled="f" stroked="f">
          <v:textbox style="mso-next-textbox:#_x0000_s2049">
            <w:txbxContent>
              <w:p w:rsidR="001D5C6D" w:rsidRPr="00F450A3" w:rsidRDefault="001D5C6D" w:rsidP="001D5C6D"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 w:rsidR="00E54587">
                  <w:rPr>
                    <w:noProof/>
                  </w:rPr>
                  <w:t>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6D" w:rsidRDefault="00B90C4A">
    <w:pPr>
      <w:pStyle w:val="a3"/>
    </w:pP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49.35pt;margin-top:19.9pt;width:53.7pt;height:21.75pt;z-index:251658240;mso-height-percent:200;mso-height-percent:200;mso-width-relative:margin;mso-height-relative:margin" strokecolor="white [3212]">
          <v:textbox style="mso-fit-shape-to-text:t">
            <w:txbxContent>
              <w:p w:rsidR="001D5C6D" w:rsidRDefault="001D5C6D"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 w:rsidR="00E54587">
                  <w:rPr>
                    <w:noProof/>
                  </w:rPr>
                  <w:t>6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6D" w:rsidRDefault="00B90C4A">
    <w:pPr>
      <w:pStyle w:val="a3"/>
    </w:pP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7" type="#_x0000_t202" style="position:absolute;margin-left:451.4pt;margin-top:19.25pt;width:59.35pt;height:21.75pt;z-index:251659264;mso-height-percent:200;mso-height-percent:200;mso-width-relative:margin;mso-height-relative:margin" strokecolor="white [3212]">
          <v:textbox style="mso-fit-shape-to-text:t">
            <w:txbxContent>
              <w:p w:rsidR="001D5C6D" w:rsidRDefault="001D5C6D"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 w:rsidR="00E54587">
                  <w:rPr>
                    <w:noProof/>
                  </w:rPr>
                  <w:t>7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6D" w:rsidRDefault="001D5C6D">
    <w:r>
      <w:cr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C6D" w:rsidRPr="0048343E" w:rsidRDefault="00B90C4A">
    <w:pPr>
      <w:pStyle w:val="a3"/>
      <w:rPr>
        <w:lang w:val="en-US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6" type="#_x0000_t202" style="position:absolute;margin-left:448.4pt;margin-top:21.8pt;width:49.6pt;height:21.75pt;z-index:251660288;mso-height-percent:200;mso-height-percent:200;mso-width-relative:margin;mso-height-relative:margin" strokecolor="white [3212]">
          <v:textbox style="mso-fit-shape-to-text:t">
            <w:txbxContent>
              <w:p w:rsidR="001D5C6D" w:rsidRDefault="001D5C6D">
                <w:r>
                  <w:fldChar w:fldCharType="begin"/>
                </w:r>
                <w:r>
                  <w:instrText xml:space="preserve"> PAGE   \* MERGEFORMAT </w:instrText>
                </w:r>
                <w:r>
                  <w:fldChar w:fldCharType="separate"/>
                </w:r>
                <w:r w:rsidR="00E54587">
                  <w:rPr>
                    <w:noProof/>
                  </w:rPr>
                  <w:t>39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82DA5"/>
    <w:multiLevelType w:val="multilevel"/>
    <w:tmpl w:val="AFB66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6250"/>
    <w:rsid w:val="00006A86"/>
    <w:rsid w:val="000072AC"/>
    <w:rsid w:val="00016117"/>
    <w:rsid w:val="0002469F"/>
    <w:rsid w:val="000536A4"/>
    <w:rsid w:val="00054995"/>
    <w:rsid w:val="0006324B"/>
    <w:rsid w:val="00065EB6"/>
    <w:rsid w:val="0006703F"/>
    <w:rsid w:val="0006795A"/>
    <w:rsid w:val="00071EAD"/>
    <w:rsid w:val="00073AF8"/>
    <w:rsid w:val="0007665C"/>
    <w:rsid w:val="00076678"/>
    <w:rsid w:val="00084CAF"/>
    <w:rsid w:val="000912CC"/>
    <w:rsid w:val="00096886"/>
    <w:rsid w:val="000A3FF1"/>
    <w:rsid w:val="000B10C5"/>
    <w:rsid w:val="000B464E"/>
    <w:rsid w:val="000C790F"/>
    <w:rsid w:val="000E2A32"/>
    <w:rsid w:val="000E4C95"/>
    <w:rsid w:val="000F12A2"/>
    <w:rsid w:val="000F7135"/>
    <w:rsid w:val="00104318"/>
    <w:rsid w:val="00116C24"/>
    <w:rsid w:val="00117E5C"/>
    <w:rsid w:val="00126AD5"/>
    <w:rsid w:val="00153BC8"/>
    <w:rsid w:val="0015586D"/>
    <w:rsid w:val="00186AAA"/>
    <w:rsid w:val="001929F7"/>
    <w:rsid w:val="001A4E4F"/>
    <w:rsid w:val="001A584C"/>
    <w:rsid w:val="001A650F"/>
    <w:rsid w:val="001B3A23"/>
    <w:rsid w:val="001C3381"/>
    <w:rsid w:val="001C728F"/>
    <w:rsid w:val="001D5C6D"/>
    <w:rsid w:val="001D7418"/>
    <w:rsid w:val="001E33F0"/>
    <w:rsid w:val="00207AB2"/>
    <w:rsid w:val="002172BB"/>
    <w:rsid w:val="00217FA0"/>
    <w:rsid w:val="00226E19"/>
    <w:rsid w:val="0023167D"/>
    <w:rsid w:val="002D4B34"/>
    <w:rsid w:val="002D6A5F"/>
    <w:rsid w:val="002D77F2"/>
    <w:rsid w:val="003012C8"/>
    <w:rsid w:val="00304766"/>
    <w:rsid w:val="00306BE3"/>
    <w:rsid w:val="00310C65"/>
    <w:rsid w:val="003143F4"/>
    <w:rsid w:val="003157D7"/>
    <w:rsid w:val="00336E1A"/>
    <w:rsid w:val="00343291"/>
    <w:rsid w:val="00350E54"/>
    <w:rsid w:val="00352965"/>
    <w:rsid w:val="00374D5B"/>
    <w:rsid w:val="00375C5B"/>
    <w:rsid w:val="003825A5"/>
    <w:rsid w:val="00395FA9"/>
    <w:rsid w:val="003A37E2"/>
    <w:rsid w:val="003B55E1"/>
    <w:rsid w:val="003C2E14"/>
    <w:rsid w:val="003C77CD"/>
    <w:rsid w:val="003D18B4"/>
    <w:rsid w:val="003E45C4"/>
    <w:rsid w:val="003F2FB2"/>
    <w:rsid w:val="003F2FEB"/>
    <w:rsid w:val="00410372"/>
    <w:rsid w:val="00410882"/>
    <w:rsid w:val="00425CBD"/>
    <w:rsid w:val="00425D60"/>
    <w:rsid w:val="0043156E"/>
    <w:rsid w:val="00440BEF"/>
    <w:rsid w:val="0044421D"/>
    <w:rsid w:val="00484C2B"/>
    <w:rsid w:val="00485315"/>
    <w:rsid w:val="004A1578"/>
    <w:rsid w:val="004A76AD"/>
    <w:rsid w:val="004E0B5D"/>
    <w:rsid w:val="00515CFA"/>
    <w:rsid w:val="00521836"/>
    <w:rsid w:val="00522CDF"/>
    <w:rsid w:val="00557D75"/>
    <w:rsid w:val="00574B3D"/>
    <w:rsid w:val="005847DC"/>
    <w:rsid w:val="005870E5"/>
    <w:rsid w:val="0058720B"/>
    <w:rsid w:val="005B5BA3"/>
    <w:rsid w:val="005B6C95"/>
    <w:rsid w:val="005D19C2"/>
    <w:rsid w:val="005D5469"/>
    <w:rsid w:val="00614323"/>
    <w:rsid w:val="00616539"/>
    <w:rsid w:val="006347A6"/>
    <w:rsid w:val="00646F40"/>
    <w:rsid w:val="00690535"/>
    <w:rsid w:val="006A275B"/>
    <w:rsid w:val="006A4D9A"/>
    <w:rsid w:val="006A5B10"/>
    <w:rsid w:val="006C1DAD"/>
    <w:rsid w:val="006F1D50"/>
    <w:rsid w:val="00707DD5"/>
    <w:rsid w:val="00724932"/>
    <w:rsid w:val="007317BD"/>
    <w:rsid w:val="00750A44"/>
    <w:rsid w:val="00786250"/>
    <w:rsid w:val="007A2C23"/>
    <w:rsid w:val="007C7424"/>
    <w:rsid w:val="007D39A2"/>
    <w:rsid w:val="007D4BC8"/>
    <w:rsid w:val="007E3CB3"/>
    <w:rsid w:val="007E4EF9"/>
    <w:rsid w:val="007F26D2"/>
    <w:rsid w:val="007F4A98"/>
    <w:rsid w:val="008175FE"/>
    <w:rsid w:val="0082196B"/>
    <w:rsid w:val="00825602"/>
    <w:rsid w:val="00826E80"/>
    <w:rsid w:val="00876559"/>
    <w:rsid w:val="0089037A"/>
    <w:rsid w:val="008E2062"/>
    <w:rsid w:val="00904920"/>
    <w:rsid w:val="009323FE"/>
    <w:rsid w:val="009504DE"/>
    <w:rsid w:val="00965A38"/>
    <w:rsid w:val="009A1E16"/>
    <w:rsid w:val="009B1BBE"/>
    <w:rsid w:val="009C7BC9"/>
    <w:rsid w:val="009D0A86"/>
    <w:rsid w:val="009E4624"/>
    <w:rsid w:val="00A14AB0"/>
    <w:rsid w:val="00A313F4"/>
    <w:rsid w:val="00A41A6B"/>
    <w:rsid w:val="00A56138"/>
    <w:rsid w:val="00A67A1C"/>
    <w:rsid w:val="00A7113B"/>
    <w:rsid w:val="00A770B3"/>
    <w:rsid w:val="00A91C00"/>
    <w:rsid w:val="00AB19A5"/>
    <w:rsid w:val="00AB5386"/>
    <w:rsid w:val="00AE4135"/>
    <w:rsid w:val="00AE5D47"/>
    <w:rsid w:val="00AF0E01"/>
    <w:rsid w:val="00B07CCB"/>
    <w:rsid w:val="00B42DFC"/>
    <w:rsid w:val="00B521BA"/>
    <w:rsid w:val="00B72ACF"/>
    <w:rsid w:val="00B90C4A"/>
    <w:rsid w:val="00BC2D74"/>
    <w:rsid w:val="00BD0B51"/>
    <w:rsid w:val="00C11B27"/>
    <w:rsid w:val="00C158E8"/>
    <w:rsid w:val="00C353EA"/>
    <w:rsid w:val="00C56C8F"/>
    <w:rsid w:val="00C577DD"/>
    <w:rsid w:val="00C639EC"/>
    <w:rsid w:val="00C80080"/>
    <w:rsid w:val="00C947B5"/>
    <w:rsid w:val="00CC304C"/>
    <w:rsid w:val="00CC66B7"/>
    <w:rsid w:val="00CF27E5"/>
    <w:rsid w:val="00D021C1"/>
    <w:rsid w:val="00D22B0B"/>
    <w:rsid w:val="00D3365C"/>
    <w:rsid w:val="00D54871"/>
    <w:rsid w:val="00D7353B"/>
    <w:rsid w:val="00D87A0C"/>
    <w:rsid w:val="00DC01B2"/>
    <w:rsid w:val="00DC026F"/>
    <w:rsid w:val="00DD1AC2"/>
    <w:rsid w:val="00DE6EDA"/>
    <w:rsid w:val="00DF5204"/>
    <w:rsid w:val="00E14E1B"/>
    <w:rsid w:val="00E242D9"/>
    <w:rsid w:val="00E247CB"/>
    <w:rsid w:val="00E27464"/>
    <w:rsid w:val="00E44ECB"/>
    <w:rsid w:val="00E535C7"/>
    <w:rsid w:val="00E54587"/>
    <w:rsid w:val="00E60B6F"/>
    <w:rsid w:val="00E660B4"/>
    <w:rsid w:val="00E902CD"/>
    <w:rsid w:val="00EA05F7"/>
    <w:rsid w:val="00EA78EB"/>
    <w:rsid w:val="00ED33BC"/>
    <w:rsid w:val="00EE433D"/>
    <w:rsid w:val="00F10E67"/>
    <w:rsid w:val="00F12A60"/>
    <w:rsid w:val="00F15488"/>
    <w:rsid w:val="00F25117"/>
    <w:rsid w:val="00F26219"/>
    <w:rsid w:val="00F276A1"/>
    <w:rsid w:val="00F61AB2"/>
    <w:rsid w:val="00F62947"/>
    <w:rsid w:val="00F71963"/>
    <w:rsid w:val="00F96996"/>
    <w:rsid w:val="00FC0129"/>
    <w:rsid w:val="00FC49B6"/>
    <w:rsid w:val="00FC6BF6"/>
    <w:rsid w:val="00FD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8"/>
    <o:shapelayout v:ext="edit">
      <o:idmap v:ext="edit" data="1"/>
    </o:shapelayout>
  </w:shapeDefaults>
  <w:decimalSymbol w:val=","/>
  <w:listSeparator w:val=";"/>
  <w15:docId w15:val="{4D7B0903-02FB-403D-8FC2-352094E16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50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A650F"/>
    <w:rPr>
      <w:snapToGrid w:val="0"/>
      <w:sz w:val="24"/>
    </w:rPr>
  </w:style>
  <w:style w:type="paragraph" w:styleId="a3">
    <w:name w:val="endnote text"/>
    <w:basedOn w:val="a"/>
    <w:semiHidden/>
    <w:rsid w:val="001A650F"/>
    <w:rPr>
      <w:sz w:val="20"/>
      <w:szCs w:val="20"/>
    </w:rPr>
  </w:style>
  <w:style w:type="paragraph" w:styleId="a4">
    <w:name w:val="header"/>
    <w:basedOn w:val="a"/>
    <w:link w:val="a5"/>
    <w:uiPriority w:val="99"/>
    <w:rsid w:val="00965A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65A38"/>
    <w:rPr>
      <w:sz w:val="24"/>
      <w:szCs w:val="24"/>
    </w:rPr>
  </w:style>
  <w:style w:type="paragraph" w:styleId="a6">
    <w:name w:val="footer"/>
    <w:basedOn w:val="a"/>
    <w:link w:val="a7"/>
    <w:uiPriority w:val="99"/>
    <w:rsid w:val="00965A3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65A38"/>
    <w:rPr>
      <w:sz w:val="24"/>
      <w:szCs w:val="24"/>
    </w:rPr>
  </w:style>
  <w:style w:type="character" w:styleId="a8">
    <w:name w:val="page number"/>
    <w:basedOn w:val="a0"/>
    <w:rsid w:val="00965A38"/>
  </w:style>
  <w:style w:type="paragraph" w:styleId="a9">
    <w:name w:val="Normal (Web)"/>
    <w:basedOn w:val="a"/>
    <w:uiPriority w:val="99"/>
    <w:unhideWhenUsed/>
    <w:rsid w:val="009C7BC9"/>
    <w:pPr>
      <w:spacing w:before="100" w:beforeAutospacing="1" w:after="119"/>
    </w:pPr>
  </w:style>
  <w:style w:type="paragraph" w:styleId="aa">
    <w:name w:val="List Paragraph"/>
    <w:basedOn w:val="a"/>
    <w:uiPriority w:val="34"/>
    <w:qFormat/>
    <w:rsid w:val="00E242D9"/>
    <w:pPr>
      <w:ind w:left="720"/>
      <w:contextualSpacing/>
      <w:jc w:val="both"/>
    </w:pPr>
    <w:rPr>
      <w:sz w:val="26"/>
      <w:szCs w:val="22"/>
    </w:rPr>
  </w:style>
  <w:style w:type="paragraph" w:customStyle="1" w:styleId="ConsNormal">
    <w:name w:val="ConsNormal"/>
    <w:rsid w:val="00E242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ConsPlusNormal">
    <w:name w:val="ConsPlusNormal"/>
    <w:rsid w:val="00E242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8;&#1080;&#1090;&#1091;&#1083;&#1100;&#1085;&#1099;&#1081;&#1051;&#1080;&#1089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58378-CCEF-4BC5-BD73-9124709DB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ТитульныйЛист.dot</Template>
  <TotalTime>8</TotalTime>
  <Pages>1</Pages>
  <Words>79072</Words>
  <Characters>450711</Characters>
  <Application>Microsoft Office Word</Application>
  <DocSecurity>0</DocSecurity>
  <Lines>3755</Lines>
  <Paragraphs>1057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528726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Павлюк Наталия Павловна</cp:lastModifiedBy>
  <cp:revision>11</cp:revision>
  <dcterms:created xsi:type="dcterms:W3CDTF">2020-01-29T09:50:00Z</dcterms:created>
  <dcterms:modified xsi:type="dcterms:W3CDTF">2020-03-04T02:54:00Z</dcterms:modified>
</cp:coreProperties>
</file>